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04A45C" w14:textId="67603A03" w:rsidR="00DD642D" w:rsidRDefault="00A951DC">
      <w:bookmarkStart w:id="0" w:name="_Hlk124191461"/>
      <w:bookmarkEnd w:id="0"/>
      <w:r>
        <w:rPr>
          <w:rFonts w:ascii="Source Sans Pro" w:hAnsi="Source Sans Pro"/>
          <w:noProof/>
          <w:color w:val="9CBB59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8402765" wp14:editId="151B6B95">
                <wp:simplePos x="0" y="0"/>
                <wp:positionH relativeFrom="column">
                  <wp:posOffset>-611505</wp:posOffset>
                </wp:positionH>
                <wp:positionV relativeFrom="paragraph">
                  <wp:posOffset>-60500</wp:posOffset>
                </wp:positionV>
                <wp:extent cx="4584192" cy="2389632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4192" cy="23896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0C933" w14:textId="5C622264" w:rsidR="007F5130" w:rsidRDefault="00246019" w:rsidP="007F5130">
                            <w:pP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  <w:t>Exercise</w:t>
                            </w:r>
                            <w:proofErr w:type="spellEnd"/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  <w:t xml:space="preserve"> B4.2</w:t>
                            </w:r>
                          </w:p>
                          <w:p w14:paraId="3BCE4EF7" w14:textId="6B8D4E51" w:rsidR="00246019" w:rsidRPr="00246019" w:rsidRDefault="00246019" w:rsidP="007F5130">
                            <w:pPr>
                              <w:rPr>
                                <w:rFonts w:ascii="Source Sans Pro" w:hAnsi="Source Sans Pro"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  <w:t>Making</w:t>
                            </w:r>
                            <w:proofErr w:type="spellEnd"/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  <w:t xml:space="preserve"> an </w:t>
                            </w:r>
                            <w:proofErr w:type="spellStart"/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64"/>
                                <w:szCs w:val="64"/>
                                <w:lang w:val="fr-FR"/>
                              </w:rPr>
                              <w:t>epicurve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8402765"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26" type="#_x0000_t202" style="position:absolute;margin-left:-48.15pt;margin-top:-4.75pt;width:360.95pt;height:188.1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" filled="f" stroked="f" strokeweight=".5pt">
                <v:textbox>
                  <w:txbxContent>
                    <w:p w14:paraId="2900C933" w14:textId="5C622264" w:rsidR="007F5130" w:rsidRDefault="00246019" w:rsidP="007F5130">
                      <w:pP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64"/>
                          <w:szCs w:val="64"/>
                          <w:lang w:val="fr-FR"/>
                        </w:rPr>
                      </w:pPr>
                      <w:proofErr w:type="spellStart"/>
                      <w: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64"/>
                          <w:szCs w:val="64"/>
                          <w:lang w:val="fr-FR"/>
                        </w:rPr>
                        <w:t>Exercise</w:t>
                      </w:r>
                      <w:proofErr w:type="spellEnd"/>
                      <w: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64"/>
                          <w:szCs w:val="64"/>
                          <w:lang w:val="fr-FR"/>
                        </w:rPr>
                        <w:t xml:space="preserve"> B4.2</w:t>
                      </w:r>
                    </w:p>
                    <w:p w14:paraId="3BCE4EF7" w14:textId="6B8D4E51" w:rsidR="00246019" w:rsidRPr="00246019" w:rsidRDefault="00246019" w:rsidP="007F5130">
                      <w:pPr>
                        <w:rPr>
                          <w:rFonts w:ascii="Source Sans Pro" w:hAnsi="Source Sans Pro"/>
                          <w:color w:val="FFFFFF" w:themeColor="background1"/>
                          <w:sz w:val="64"/>
                          <w:szCs w:val="64"/>
                          <w:lang w:val="fr-FR"/>
                        </w:rPr>
                      </w:pPr>
                      <w:proofErr w:type="spellStart"/>
                      <w: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64"/>
                          <w:szCs w:val="64"/>
                          <w:lang w:val="fr-FR"/>
                        </w:rPr>
                        <w:t>Making</w:t>
                      </w:r>
                      <w:proofErr w:type="spellEnd"/>
                      <w: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64"/>
                          <w:szCs w:val="64"/>
                          <w:lang w:val="fr-FR"/>
                        </w:rPr>
                        <w:t xml:space="preserve"> an </w:t>
                      </w:r>
                      <w:proofErr w:type="spellStart"/>
                      <w: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64"/>
                          <w:szCs w:val="64"/>
                          <w:lang w:val="fr-FR"/>
                        </w:rPr>
                        <w:t>epicurve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C42C1" w:rsidRPr="00DF1077"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3A934F3E" wp14:editId="719E6D2A">
            <wp:simplePos x="0" y="0"/>
            <wp:positionH relativeFrom="column">
              <wp:posOffset>5918590</wp:posOffset>
            </wp:positionH>
            <wp:positionV relativeFrom="paragraph">
              <wp:posOffset>-779117</wp:posOffset>
            </wp:positionV>
            <wp:extent cx="754580" cy="779524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80" cy="7795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130" w:rsidRPr="00EA183F">
        <w:rPr>
          <w:rFonts w:ascii="Source Sans Pro" w:hAnsi="Source Sans Pro"/>
          <w:noProof/>
          <w:color w:val="9CBB59"/>
        </w:rPr>
        <w:drawing>
          <wp:anchor distT="0" distB="0" distL="114300" distR="114300" simplePos="0" relativeHeight="251673600" behindDoc="1" locked="0" layoutInCell="1" allowOverlap="1" wp14:anchorId="4DE92F95" wp14:editId="44D0D338">
            <wp:simplePos x="0" y="0"/>
            <wp:positionH relativeFrom="column">
              <wp:posOffset>-904875</wp:posOffset>
            </wp:positionH>
            <wp:positionV relativeFrom="paragraph">
              <wp:posOffset>-1597660</wp:posOffset>
            </wp:positionV>
            <wp:extent cx="7865110" cy="8341995"/>
            <wp:effectExtent l="0" t="0" r="0" b="190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5110" cy="8341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130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77B38B9" wp14:editId="1FEBCA8B">
                <wp:simplePos x="0" y="0"/>
                <wp:positionH relativeFrom="column">
                  <wp:posOffset>3787775</wp:posOffset>
                </wp:positionH>
                <wp:positionV relativeFrom="paragraph">
                  <wp:posOffset>7494270</wp:posOffset>
                </wp:positionV>
                <wp:extent cx="2514600" cy="9315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931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37988E" w14:textId="77777777" w:rsidR="007F5130" w:rsidRDefault="007F5130" w:rsidP="007F5130">
                            <w:r w:rsidRPr="008B0BB1">
                              <w:rPr>
                                <w:noProof/>
                              </w:rPr>
                              <w:drawing>
                                <wp:inline distT="0" distB="0" distL="0" distR="0" wp14:anchorId="37E46ABC" wp14:editId="50DF7E65">
                                  <wp:extent cx="2324100" cy="773684"/>
                                  <wp:effectExtent l="0" t="0" r="0" b="1270"/>
                                  <wp:docPr id="85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24100" cy="7736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7B38B9" id="Text Box 14" o:spid="_x0000_s1027" type="#_x0000_t202" style="position:absolute;margin-left:298.25pt;margin-top:590.1pt;width:198pt;height:73.3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" filled="f" stroked="f" strokeweight=".5pt">
                <v:textbox>
                  <w:txbxContent>
                    <w:p w14:paraId="6837988E" w14:textId="77777777" w:rsidR="007F5130" w:rsidRDefault="007F5130" w:rsidP="007F5130">
                      <w:r w:rsidRPr="008B0BB1">
                        <w:rPr>
                          <w:noProof/>
                        </w:rPr>
                        <w:drawing>
                          <wp:inline distT="0" distB="0" distL="0" distR="0" wp14:anchorId="37E46ABC" wp14:editId="50DF7E65">
                            <wp:extent cx="2324100" cy="773684"/>
                            <wp:effectExtent l="0" t="0" r="0" b="1270"/>
                            <wp:docPr id="85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24100" cy="77368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F3520">
        <w:t xml:space="preserve">  </w:t>
      </w:r>
    </w:p>
    <w:p w14:paraId="7222426C" w14:textId="77777777" w:rsidR="00DD642D" w:rsidRDefault="00DD642D"/>
    <w:p w14:paraId="275B23BE" w14:textId="3758BDE3" w:rsidR="00DD642D" w:rsidRDefault="00147D37">
      <w:r w:rsidRPr="00DD642D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6CB2A4E" wp14:editId="62796D3A">
                <wp:simplePos x="0" y="0"/>
                <wp:positionH relativeFrom="column">
                  <wp:posOffset>1069340</wp:posOffset>
                </wp:positionH>
                <wp:positionV relativeFrom="paragraph">
                  <wp:posOffset>4009237</wp:posOffset>
                </wp:positionV>
                <wp:extent cx="5406390" cy="977900"/>
                <wp:effectExtent l="0" t="0" r="0" b="0"/>
                <wp:wrapNone/>
                <wp:docPr id="1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6390" cy="977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0857A6" w14:textId="77777777" w:rsidR="007F5130" w:rsidRPr="00D43250" w:rsidRDefault="007F5130" w:rsidP="007F5130">
                            <w:pPr>
                              <w:jc w:val="right"/>
                              <w:rPr>
                                <w:rFonts w:ascii="Source Sans Pro" w:hAnsi="Source Sans Pro" w:cstheme="minorHAnsi"/>
                                <w:b/>
                                <w:bCs/>
                                <w:color w:val="002060"/>
                                <w:sz w:val="56"/>
                                <w:szCs w:val="56"/>
                              </w:rPr>
                            </w:pPr>
                            <w:r w:rsidRPr="00D43250">
                              <w:rPr>
                                <w:rFonts w:ascii="Source Sans Pro" w:hAnsi="Source Sans Pro" w:cstheme="minorHAnsi"/>
                                <w:b/>
                                <w:bCs/>
                                <w:color w:val="002060"/>
                                <w:sz w:val="56"/>
                                <w:szCs w:val="56"/>
                              </w:rPr>
                              <w:t>Instructor Guide</w:t>
                            </w:r>
                          </w:p>
                          <w:p w14:paraId="68177D87" w14:textId="27026A6B" w:rsidR="007F5130" w:rsidRPr="00D43250" w:rsidRDefault="007F5130" w:rsidP="007F5130">
                            <w:pPr>
                              <w:jc w:val="right"/>
                              <w:rPr>
                                <w:rFonts w:ascii="Source Sans Pro" w:hAnsi="Source Sans Pro" w:cstheme="minorHAnsi"/>
                                <w:b/>
                                <w:bCs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B2A4E" id="Text Box 28" o:spid="_x0000_s1028" type="#_x0000_t202" style="position:absolute;margin-left:84.2pt;margin-top:315.7pt;width:425.7pt;height:7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" filled="f" stroked="f" strokeweight=".5pt">
                <v:textbox>
                  <w:txbxContent>
                    <w:p w14:paraId="710857A6" w14:textId="77777777" w:rsidR="007F5130" w:rsidRPr="00D43250" w:rsidRDefault="007F5130" w:rsidP="007F5130">
                      <w:pPr>
                        <w:jc w:val="right"/>
                        <w:rPr>
                          <w:rFonts w:ascii="Source Sans Pro" w:hAnsi="Source Sans Pro" w:cstheme="minorHAnsi"/>
                          <w:b/>
                          <w:bCs/>
                          <w:color w:val="002060"/>
                          <w:sz w:val="56"/>
                          <w:szCs w:val="56"/>
                        </w:rPr>
                      </w:pPr>
                      <w:r w:rsidRPr="00D43250">
                        <w:rPr>
                          <w:rFonts w:ascii="Source Sans Pro" w:hAnsi="Source Sans Pro" w:cstheme="minorHAnsi"/>
                          <w:b/>
                          <w:bCs/>
                          <w:color w:val="002060"/>
                          <w:sz w:val="56"/>
                          <w:szCs w:val="56"/>
                        </w:rPr>
                        <w:t>Instructor Guide</w:t>
                      </w:r>
                    </w:p>
                    <w:p w14:paraId="68177D87" w14:textId="27026A6B" w:rsidR="007F5130" w:rsidRPr="00D43250" w:rsidRDefault="007F5130" w:rsidP="007F5130">
                      <w:pPr>
                        <w:jc w:val="right"/>
                        <w:rPr>
                          <w:rFonts w:ascii="Source Sans Pro" w:hAnsi="Source Sans Pro" w:cstheme="minorHAnsi"/>
                          <w:b/>
                          <w:bCs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D642D">
        <w:br w:type="page"/>
      </w:r>
    </w:p>
    <w:p w14:paraId="4A9953A1" w14:textId="77777777" w:rsidR="00B7652F" w:rsidRDefault="00B7652F" w:rsidP="00CD45B3">
      <w:bookmarkStart w:id="1" w:name="partial"/>
    </w:p>
    <w:p w14:paraId="772A2106" w14:textId="5D9D4701" w:rsidR="00B7652F" w:rsidRPr="005C42C1" w:rsidRDefault="0026296A" w:rsidP="00B91025">
      <w:pPr>
        <w:pStyle w:val="Heading3"/>
        <w:rPr>
          <w:color w:val="C00000"/>
        </w:rPr>
      </w:pPr>
      <w:bookmarkStart w:id="2" w:name="_Toc7685538"/>
      <w:bookmarkStart w:id="3" w:name="_Toc7705953"/>
      <w:bookmarkStart w:id="4" w:name="_Toc10057970"/>
      <w:bookmarkStart w:id="5" w:name="_Toc10123636"/>
      <w:bookmarkStart w:id="6" w:name="_Toc125474984"/>
      <w:r w:rsidRPr="005C42C1">
        <w:rPr>
          <w:color w:val="C00000"/>
        </w:rPr>
        <w:t>Table of Contents</w:t>
      </w:r>
      <w:bookmarkEnd w:id="2"/>
      <w:bookmarkEnd w:id="3"/>
      <w:bookmarkEnd w:id="4"/>
      <w:bookmarkEnd w:id="5"/>
      <w:bookmarkEnd w:id="6"/>
    </w:p>
    <w:p w14:paraId="75B9DAB6" w14:textId="789C3BEE" w:rsidR="00AC4464" w:rsidRPr="00657FA7" w:rsidRDefault="002C59FC" w:rsidP="001C70CB">
      <w:pPr>
        <w:pStyle w:val="Heading4"/>
        <w:rPr>
          <w:color w:val="65A000"/>
        </w:rPr>
      </w:pPr>
      <w:bookmarkStart w:id="7" w:name="_Toc7705954"/>
      <w:r w:rsidRPr="00657FA7">
        <w:rPr>
          <w:color w:val="65A000"/>
        </w:rPr>
        <w:t>Topics</w:t>
      </w:r>
      <w:bookmarkEnd w:id="7"/>
      <w:r w:rsidRPr="00657FA7">
        <w:rPr>
          <w:color w:val="65A000"/>
        </w:rPr>
        <w:t xml:space="preserve"> </w:t>
      </w:r>
    </w:p>
    <w:bookmarkStart w:id="8" w:name="_Toc7705955" w:displacedByCustomXml="next"/>
    <w:bookmarkStart w:id="9" w:name="_Toc7685539" w:displacedByCustomXml="next"/>
    <w:sdt>
      <w:sdtPr>
        <w:rPr>
          <w:rFonts w:eastAsiaTheme="minorHAnsi"/>
          <w:b/>
        </w:rPr>
        <w:id w:val="-527178768"/>
        <w:docPartObj>
          <w:docPartGallery w:val="Table of Contents"/>
          <w:docPartUnique/>
        </w:docPartObj>
      </w:sdtPr>
      <w:sdtEndPr>
        <w:rPr>
          <w:b w:val="0"/>
          <w:bCs/>
          <w:noProof/>
        </w:rPr>
      </w:sdtEndPr>
      <w:sdtContent>
        <w:p w14:paraId="0869ADD0" w14:textId="0823A93F" w:rsidR="002E31FD" w:rsidRDefault="008B6242">
          <w:pPr>
            <w:pStyle w:val="TOC3"/>
            <w:rPr>
              <w:rFonts w:asciiTheme="minorHAnsi" w:eastAsiaTheme="minorEastAsia" w:hAnsiTheme="minorHAnsi" w:cstheme="minorBidi"/>
              <w:noProof/>
              <w:szCs w:val="22"/>
              <w:lang w:val="hu-HU" w:eastAsia="hu-HU"/>
            </w:rPr>
          </w:pPr>
          <w:r>
            <w:rPr>
              <w:rFonts w:asciiTheme="majorHAnsi" w:eastAsiaTheme="majorEastAsia" w:hAnsiTheme="majorHAnsi" w:cstheme="majorBidi"/>
              <w:color w:val="365F91" w:themeColor="accent1" w:themeShade="BF"/>
              <w:sz w:val="32"/>
              <w:szCs w:val="32"/>
            </w:rPr>
            <w:fldChar w:fldCharType="begin"/>
          </w:r>
          <w:r>
            <w:instrText xml:space="preserve"> TOC \o "1-3" \h \z \u </w:instrText>
          </w:r>
          <w:r>
            <w:rPr>
              <w:rFonts w:asciiTheme="majorHAnsi" w:eastAsiaTheme="majorEastAsia" w:hAnsiTheme="majorHAnsi" w:cstheme="majorBidi"/>
              <w:color w:val="365F91" w:themeColor="accent1" w:themeShade="BF"/>
              <w:sz w:val="32"/>
              <w:szCs w:val="32"/>
            </w:rPr>
            <w:fldChar w:fldCharType="separate"/>
          </w:r>
          <w:hyperlink w:anchor="_Toc125474984" w:history="1">
            <w:r w:rsidR="002E31FD" w:rsidRPr="00734276">
              <w:rPr>
                <w:rStyle w:val="Hyperlink"/>
                <w:noProof/>
              </w:rPr>
              <w:t>Table of Contents</w:t>
            </w:r>
            <w:r w:rsidR="002E31FD">
              <w:rPr>
                <w:noProof/>
                <w:webHidden/>
              </w:rPr>
              <w:tab/>
            </w:r>
            <w:r w:rsidR="002E31FD">
              <w:rPr>
                <w:noProof/>
                <w:webHidden/>
              </w:rPr>
              <w:fldChar w:fldCharType="begin"/>
            </w:r>
            <w:r w:rsidR="002E31FD">
              <w:rPr>
                <w:noProof/>
                <w:webHidden/>
              </w:rPr>
              <w:instrText xml:space="preserve"> PAGEREF _Toc125474984 \h </w:instrText>
            </w:r>
            <w:r w:rsidR="002E31FD">
              <w:rPr>
                <w:noProof/>
                <w:webHidden/>
              </w:rPr>
            </w:r>
            <w:r w:rsidR="002E31FD">
              <w:rPr>
                <w:noProof/>
                <w:webHidden/>
              </w:rPr>
              <w:fldChar w:fldCharType="separate"/>
            </w:r>
            <w:r w:rsidR="002E31FD">
              <w:rPr>
                <w:noProof/>
                <w:webHidden/>
              </w:rPr>
              <w:t>2</w:t>
            </w:r>
            <w:r w:rsidR="002E31FD">
              <w:rPr>
                <w:noProof/>
                <w:webHidden/>
              </w:rPr>
              <w:fldChar w:fldCharType="end"/>
            </w:r>
          </w:hyperlink>
        </w:p>
        <w:p w14:paraId="593DA77A" w14:textId="174F72C3" w:rsidR="002E31FD" w:rsidRDefault="00FC74FF">
          <w:pPr>
            <w:pStyle w:val="TOC3"/>
            <w:rPr>
              <w:rFonts w:asciiTheme="minorHAnsi" w:eastAsiaTheme="minorEastAsia" w:hAnsiTheme="minorHAnsi" w:cstheme="minorBidi"/>
              <w:noProof/>
              <w:szCs w:val="22"/>
              <w:lang w:val="hu-HU" w:eastAsia="hu-HU"/>
            </w:rPr>
          </w:pPr>
          <w:hyperlink w:anchor="_Toc125474985" w:history="1">
            <w:r w:rsidR="002E31FD" w:rsidRPr="00734276">
              <w:rPr>
                <w:rStyle w:val="Hyperlink"/>
                <w:noProof/>
              </w:rPr>
              <w:t>Session overview</w:t>
            </w:r>
            <w:r w:rsidR="002E31FD">
              <w:rPr>
                <w:noProof/>
                <w:webHidden/>
              </w:rPr>
              <w:tab/>
            </w:r>
            <w:r w:rsidR="002E31FD">
              <w:rPr>
                <w:noProof/>
                <w:webHidden/>
              </w:rPr>
              <w:fldChar w:fldCharType="begin"/>
            </w:r>
            <w:r w:rsidR="002E31FD">
              <w:rPr>
                <w:noProof/>
                <w:webHidden/>
              </w:rPr>
              <w:instrText xml:space="preserve"> PAGEREF _Toc125474985 \h </w:instrText>
            </w:r>
            <w:r w:rsidR="002E31FD">
              <w:rPr>
                <w:noProof/>
                <w:webHidden/>
              </w:rPr>
            </w:r>
            <w:r w:rsidR="002E31FD">
              <w:rPr>
                <w:noProof/>
                <w:webHidden/>
              </w:rPr>
              <w:fldChar w:fldCharType="separate"/>
            </w:r>
            <w:r w:rsidR="002E31FD">
              <w:rPr>
                <w:noProof/>
                <w:webHidden/>
              </w:rPr>
              <w:t>3</w:t>
            </w:r>
            <w:r w:rsidR="002E31FD">
              <w:rPr>
                <w:noProof/>
                <w:webHidden/>
              </w:rPr>
              <w:fldChar w:fldCharType="end"/>
            </w:r>
          </w:hyperlink>
        </w:p>
        <w:p w14:paraId="2D4EE5E3" w14:textId="177928BB" w:rsidR="002E31FD" w:rsidRDefault="00FC74FF">
          <w:pPr>
            <w:pStyle w:val="TOC3"/>
            <w:rPr>
              <w:rFonts w:asciiTheme="minorHAnsi" w:eastAsiaTheme="minorEastAsia" w:hAnsiTheme="minorHAnsi" w:cstheme="minorBidi"/>
              <w:noProof/>
              <w:szCs w:val="22"/>
              <w:lang w:val="hu-HU" w:eastAsia="hu-HU"/>
            </w:rPr>
          </w:pPr>
          <w:hyperlink w:anchor="_Toc125474986" w:history="1">
            <w:r w:rsidR="002E31FD" w:rsidRPr="00734276">
              <w:rPr>
                <w:rStyle w:val="Hyperlink"/>
                <w:noProof/>
              </w:rPr>
              <w:t>Preparing for delivery</w:t>
            </w:r>
            <w:r w:rsidR="002E31FD">
              <w:rPr>
                <w:noProof/>
                <w:webHidden/>
              </w:rPr>
              <w:tab/>
            </w:r>
            <w:r w:rsidR="002E31FD">
              <w:rPr>
                <w:noProof/>
                <w:webHidden/>
              </w:rPr>
              <w:fldChar w:fldCharType="begin"/>
            </w:r>
            <w:r w:rsidR="002E31FD">
              <w:rPr>
                <w:noProof/>
                <w:webHidden/>
              </w:rPr>
              <w:instrText xml:space="preserve"> PAGEREF _Toc125474986 \h </w:instrText>
            </w:r>
            <w:r w:rsidR="002E31FD">
              <w:rPr>
                <w:noProof/>
                <w:webHidden/>
              </w:rPr>
            </w:r>
            <w:r w:rsidR="002E31FD">
              <w:rPr>
                <w:noProof/>
                <w:webHidden/>
              </w:rPr>
              <w:fldChar w:fldCharType="separate"/>
            </w:r>
            <w:r w:rsidR="002E31FD">
              <w:rPr>
                <w:noProof/>
                <w:webHidden/>
              </w:rPr>
              <w:t>3</w:t>
            </w:r>
            <w:r w:rsidR="002E31FD">
              <w:rPr>
                <w:noProof/>
                <w:webHidden/>
              </w:rPr>
              <w:fldChar w:fldCharType="end"/>
            </w:r>
          </w:hyperlink>
        </w:p>
        <w:p w14:paraId="46D604E4" w14:textId="5D3DB688" w:rsidR="002E31FD" w:rsidRDefault="00FC74FF">
          <w:pPr>
            <w:pStyle w:val="TOC3"/>
            <w:rPr>
              <w:rFonts w:asciiTheme="minorHAnsi" w:eastAsiaTheme="minorEastAsia" w:hAnsiTheme="minorHAnsi" w:cstheme="minorBidi"/>
              <w:noProof/>
              <w:szCs w:val="22"/>
              <w:lang w:val="hu-HU" w:eastAsia="hu-HU"/>
            </w:rPr>
          </w:pPr>
          <w:hyperlink w:anchor="_Toc125474987" w:history="1">
            <w:r w:rsidR="002E31FD" w:rsidRPr="00734276">
              <w:rPr>
                <w:rStyle w:val="Hyperlink"/>
                <w:noProof/>
              </w:rPr>
              <w:t>Welcome and overview</w:t>
            </w:r>
            <w:r w:rsidR="002E31FD">
              <w:rPr>
                <w:noProof/>
                <w:webHidden/>
              </w:rPr>
              <w:tab/>
            </w:r>
            <w:r w:rsidR="002E31FD">
              <w:rPr>
                <w:noProof/>
                <w:webHidden/>
              </w:rPr>
              <w:fldChar w:fldCharType="begin"/>
            </w:r>
            <w:r w:rsidR="002E31FD">
              <w:rPr>
                <w:noProof/>
                <w:webHidden/>
              </w:rPr>
              <w:instrText xml:space="preserve"> PAGEREF _Toc125474987 \h </w:instrText>
            </w:r>
            <w:r w:rsidR="002E31FD">
              <w:rPr>
                <w:noProof/>
                <w:webHidden/>
              </w:rPr>
            </w:r>
            <w:r w:rsidR="002E31FD">
              <w:rPr>
                <w:noProof/>
                <w:webHidden/>
              </w:rPr>
              <w:fldChar w:fldCharType="separate"/>
            </w:r>
            <w:r w:rsidR="002E31FD">
              <w:rPr>
                <w:noProof/>
                <w:webHidden/>
              </w:rPr>
              <w:t>5</w:t>
            </w:r>
            <w:r w:rsidR="002E31FD">
              <w:rPr>
                <w:noProof/>
                <w:webHidden/>
              </w:rPr>
              <w:fldChar w:fldCharType="end"/>
            </w:r>
          </w:hyperlink>
        </w:p>
        <w:p w14:paraId="1B8666FD" w14:textId="18EB1B51" w:rsidR="002E31FD" w:rsidRDefault="00FC74FF">
          <w:pPr>
            <w:pStyle w:val="TOC3"/>
            <w:rPr>
              <w:rFonts w:asciiTheme="minorHAnsi" w:eastAsiaTheme="minorEastAsia" w:hAnsiTheme="minorHAnsi" w:cstheme="minorBidi"/>
              <w:noProof/>
              <w:szCs w:val="22"/>
              <w:lang w:val="hu-HU" w:eastAsia="hu-HU"/>
            </w:rPr>
          </w:pPr>
          <w:hyperlink w:anchor="_Toc125474988" w:history="1">
            <w:r w:rsidR="002E31FD" w:rsidRPr="00734276">
              <w:rPr>
                <w:rStyle w:val="Hyperlink"/>
                <w:noProof/>
              </w:rPr>
              <w:t>Thank you!</w:t>
            </w:r>
            <w:r w:rsidR="002E31FD">
              <w:rPr>
                <w:noProof/>
                <w:webHidden/>
              </w:rPr>
              <w:tab/>
            </w:r>
            <w:r w:rsidR="002E31FD">
              <w:rPr>
                <w:noProof/>
                <w:webHidden/>
              </w:rPr>
              <w:fldChar w:fldCharType="begin"/>
            </w:r>
            <w:r w:rsidR="002E31FD">
              <w:rPr>
                <w:noProof/>
                <w:webHidden/>
              </w:rPr>
              <w:instrText xml:space="preserve"> PAGEREF _Toc125474988 \h </w:instrText>
            </w:r>
            <w:r w:rsidR="002E31FD">
              <w:rPr>
                <w:noProof/>
                <w:webHidden/>
              </w:rPr>
            </w:r>
            <w:r w:rsidR="002E31FD">
              <w:rPr>
                <w:noProof/>
                <w:webHidden/>
              </w:rPr>
              <w:fldChar w:fldCharType="separate"/>
            </w:r>
            <w:r w:rsidR="002E31FD">
              <w:rPr>
                <w:noProof/>
                <w:webHidden/>
              </w:rPr>
              <w:t>9</w:t>
            </w:r>
            <w:r w:rsidR="002E31FD">
              <w:rPr>
                <w:noProof/>
                <w:webHidden/>
              </w:rPr>
              <w:fldChar w:fldCharType="end"/>
            </w:r>
          </w:hyperlink>
        </w:p>
        <w:p w14:paraId="0E29A851" w14:textId="1722BBF1" w:rsidR="002E31FD" w:rsidRDefault="00FC74FF">
          <w:pPr>
            <w:pStyle w:val="TOC3"/>
            <w:rPr>
              <w:rFonts w:asciiTheme="minorHAnsi" w:eastAsiaTheme="minorEastAsia" w:hAnsiTheme="minorHAnsi" w:cstheme="minorBidi"/>
              <w:noProof/>
              <w:szCs w:val="22"/>
              <w:lang w:val="hu-HU" w:eastAsia="hu-HU"/>
            </w:rPr>
          </w:pPr>
          <w:hyperlink w:anchor="_Toc125474989" w:history="1">
            <w:r w:rsidR="002E31FD" w:rsidRPr="00734276">
              <w:rPr>
                <w:rStyle w:val="Hyperlink"/>
                <w:noProof/>
              </w:rPr>
              <w:t>Disclaimer</w:t>
            </w:r>
            <w:r w:rsidR="002E31FD">
              <w:rPr>
                <w:noProof/>
                <w:webHidden/>
              </w:rPr>
              <w:tab/>
            </w:r>
            <w:r w:rsidR="002E31FD">
              <w:rPr>
                <w:noProof/>
                <w:webHidden/>
              </w:rPr>
              <w:fldChar w:fldCharType="begin"/>
            </w:r>
            <w:r w:rsidR="002E31FD">
              <w:rPr>
                <w:noProof/>
                <w:webHidden/>
              </w:rPr>
              <w:instrText xml:space="preserve"> PAGEREF _Toc125474989 \h </w:instrText>
            </w:r>
            <w:r w:rsidR="002E31FD">
              <w:rPr>
                <w:noProof/>
                <w:webHidden/>
              </w:rPr>
            </w:r>
            <w:r w:rsidR="002E31FD">
              <w:rPr>
                <w:noProof/>
                <w:webHidden/>
              </w:rPr>
              <w:fldChar w:fldCharType="separate"/>
            </w:r>
            <w:r w:rsidR="002E31FD">
              <w:rPr>
                <w:noProof/>
                <w:webHidden/>
              </w:rPr>
              <w:t>10</w:t>
            </w:r>
            <w:r w:rsidR="002E31FD">
              <w:rPr>
                <w:noProof/>
                <w:webHidden/>
              </w:rPr>
              <w:fldChar w:fldCharType="end"/>
            </w:r>
          </w:hyperlink>
        </w:p>
        <w:p w14:paraId="7AEE9458" w14:textId="6F2AEBF0" w:rsidR="008B6242" w:rsidRDefault="008B6242">
          <w:r>
            <w:rPr>
              <w:b/>
              <w:bCs/>
              <w:noProof/>
            </w:rPr>
            <w:fldChar w:fldCharType="end"/>
          </w:r>
        </w:p>
      </w:sdtContent>
    </w:sdt>
    <w:p w14:paraId="2EBCFA4B" w14:textId="01EB28D0" w:rsidR="008C1617" w:rsidRDefault="008C1617" w:rsidP="008B6242">
      <w:pPr>
        <w:pStyle w:val="PlainText"/>
        <w:rPr>
          <w:rFonts w:ascii="Franklin Gothic Medium" w:hAnsi="Franklin Gothic Medium" w:cs="Arial"/>
          <w:b/>
          <w:bCs/>
          <w:color w:val="000000" w:themeColor="text1"/>
          <w:spacing w:val="-20"/>
          <w:sz w:val="52"/>
          <w:szCs w:val="26"/>
        </w:rPr>
      </w:pPr>
      <w:r>
        <w:br w:type="page"/>
      </w:r>
    </w:p>
    <w:p w14:paraId="2EE16AAC" w14:textId="0F959BA0" w:rsidR="003D6DC9" w:rsidRPr="0082388D" w:rsidRDefault="00182721" w:rsidP="0082388D">
      <w:pPr>
        <w:pStyle w:val="Heading3"/>
        <w:rPr>
          <w:color w:val="C00000"/>
        </w:rPr>
      </w:pPr>
      <w:bookmarkStart w:id="10" w:name="_Toc10057971"/>
      <w:bookmarkStart w:id="11" w:name="_Toc125474985"/>
      <w:r w:rsidRPr="41824AC0">
        <w:rPr>
          <w:color w:val="C00000"/>
        </w:rPr>
        <w:lastRenderedPageBreak/>
        <w:t>Session o</w:t>
      </w:r>
      <w:r w:rsidR="002C59FC" w:rsidRPr="41824AC0">
        <w:rPr>
          <w:color w:val="C00000"/>
        </w:rPr>
        <w:t>verview</w:t>
      </w:r>
      <w:bookmarkEnd w:id="10"/>
      <w:bookmarkEnd w:id="11"/>
      <w:bookmarkEnd w:id="9"/>
      <w:bookmarkEnd w:id="8"/>
    </w:p>
    <w:p w14:paraId="6FE680AC" w14:textId="26D39B9B" w:rsidR="008C1617" w:rsidRPr="00657FA7" w:rsidRDefault="00182721" w:rsidP="00CD45B3">
      <w:pPr>
        <w:pStyle w:val="Heading4"/>
        <w:rPr>
          <w:color w:val="65A000"/>
        </w:rPr>
      </w:pPr>
      <w:r w:rsidRPr="00657FA7">
        <w:rPr>
          <w:color w:val="65A000"/>
        </w:rPr>
        <w:t>Session</w:t>
      </w:r>
      <w:r w:rsidR="008C1617" w:rsidRPr="00657FA7">
        <w:rPr>
          <w:color w:val="65A000"/>
        </w:rPr>
        <w:t xml:space="preserve"> objectives</w:t>
      </w:r>
    </w:p>
    <w:p w14:paraId="78E345C9" w14:textId="6C22C1C1" w:rsidR="008C1617" w:rsidRPr="00DC5720" w:rsidRDefault="008C1617" w:rsidP="00CD45B3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 xml:space="preserve">Upon completion of this </w:t>
      </w:r>
      <w:r w:rsidR="00182721" w:rsidRPr="00DC5720">
        <w:rPr>
          <w:sz w:val="22"/>
          <w:szCs w:val="16"/>
        </w:rPr>
        <w:t>session</w:t>
      </w:r>
      <w:r w:rsidRPr="00DC5720">
        <w:rPr>
          <w:sz w:val="22"/>
          <w:szCs w:val="16"/>
        </w:rPr>
        <w:t>, participants will be able to:</w:t>
      </w:r>
    </w:p>
    <w:p w14:paraId="485D0940" w14:textId="54FDEFCD" w:rsidR="000D4A44" w:rsidRPr="00DC5720" w:rsidRDefault="00145165" w:rsidP="00452389">
      <w:pPr>
        <w:pStyle w:val="PlainText"/>
        <w:numPr>
          <w:ilvl w:val="0"/>
          <w:numId w:val="6"/>
        </w:numPr>
        <w:rPr>
          <w:sz w:val="22"/>
          <w:szCs w:val="16"/>
          <w:lang w:val="hu-HU"/>
        </w:rPr>
      </w:pPr>
      <w:r w:rsidRPr="00DC5720">
        <w:rPr>
          <w:sz w:val="22"/>
          <w:szCs w:val="16"/>
          <w:lang w:val="hu-HU"/>
        </w:rPr>
        <w:t>Create an epidemic curve (epicurve) from outbreak investigation data.</w:t>
      </w:r>
    </w:p>
    <w:p w14:paraId="25B43FC3" w14:textId="049FBF37" w:rsidR="000D4A44" w:rsidRPr="00EE31FA" w:rsidRDefault="000D4A44" w:rsidP="00EE31FA">
      <w:pPr>
        <w:pStyle w:val="PlainText"/>
        <w:ind w:left="1440"/>
        <w:rPr>
          <w:lang w:val="hu-HU"/>
        </w:rPr>
      </w:pPr>
    </w:p>
    <w:p w14:paraId="5B31AD76" w14:textId="26885735" w:rsidR="002C59FC" w:rsidRPr="00657FA7" w:rsidRDefault="00897011" w:rsidP="001C70CB">
      <w:pPr>
        <w:pStyle w:val="Heading4"/>
        <w:rPr>
          <w:color w:val="65A000"/>
        </w:rPr>
      </w:pPr>
      <w:bookmarkStart w:id="12" w:name="_Toc7705957"/>
      <w:r w:rsidRPr="00657FA7">
        <w:rPr>
          <w:color w:val="65A000"/>
        </w:rPr>
        <w:t>Duration</w:t>
      </w:r>
      <w:bookmarkEnd w:id="12"/>
    </w:p>
    <w:p w14:paraId="7B5D6C76" w14:textId="6ED5A952" w:rsidR="002C59FC" w:rsidRPr="00DC5720" w:rsidRDefault="00897011" w:rsidP="002C59FC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 xml:space="preserve">This module is estimated to take </w:t>
      </w:r>
      <w:r w:rsidR="008670E2" w:rsidRPr="00DC5720">
        <w:rPr>
          <w:sz w:val="22"/>
          <w:szCs w:val="16"/>
        </w:rPr>
        <w:t>30</w:t>
      </w:r>
      <w:r w:rsidR="00246019">
        <w:rPr>
          <w:sz w:val="22"/>
          <w:szCs w:val="16"/>
        </w:rPr>
        <w:t xml:space="preserve"> to 45</w:t>
      </w:r>
      <w:r w:rsidRPr="00DC5720">
        <w:rPr>
          <w:sz w:val="22"/>
          <w:szCs w:val="16"/>
        </w:rPr>
        <w:t xml:space="preserve"> </w:t>
      </w:r>
      <w:r w:rsidR="00A951DC" w:rsidRPr="00DC5720">
        <w:rPr>
          <w:sz w:val="22"/>
          <w:szCs w:val="16"/>
        </w:rPr>
        <w:t>minutes</w:t>
      </w:r>
      <w:r w:rsidRPr="00DC5720">
        <w:rPr>
          <w:sz w:val="22"/>
          <w:szCs w:val="16"/>
        </w:rPr>
        <w:t>.</w:t>
      </w:r>
    </w:p>
    <w:p w14:paraId="3627349B" w14:textId="6FF0E009" w:rsidR="002C59FC" w:rsidRPr="00657FA7" w:rsidRDefault="002C59FC" w:rsidP="001C70CB">
      <w:pPr>
        <w:pStyle w:val="Heading4"/>
        <w:rPr>
          <w:color w:val="65A000"/>
        </w:rPr>
      </w:pPr>
      <w:bookmarkStart w:id="13" w:name="_Toc7705958"/>
      <w:r w:rsidRPr="00657FA7">
        <w:rPr>
          <w:color w:val="65A000"/>
        </w:rPr>
        <w:t>At-a-glance</w:t>
      </w:r>
      <w:bookmarkEnd w:id="13"/>
    </w:p>
    <w:p w14:paraId="037C3C02" w14:textId="6A4B050F" w:rsidR="00FA536C" w:rsidRPr="00DC5720" w:rsidRDefault="00897011" w:rsidP="00FA536C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 xml:space="preserve">The table below provides a snapshot of topics covered, including timing and </w:t>
      </w:r>
      <w:r w:rsidR="00FA536C" w:rsidRPr="00DC5720">
        <w:rPr>
          <w:sz w:val="22"/>
          <w:szCs w:val="16"/>
        </w:rPr>
        <w:t>activities</w:t>
      </w:r>
      <w:r w:rsidRPr="00DC5720">
        <w:rPr>
          <w:sz w:val="22"/>
          <w:szCs w:val="16"/>
        </w:rPr>
        <w:t>.</w:t>
      </w:r>
    </w:p>
    <w:tbl>
      <w:tblPr>
        <w:tblStyle w:val="TableGrid"/>
        <w:tblW w:w="0" w:type="auto"/>
        <w:tblInd w:w="828" w:type="dxa"/>
        <w:tblLook w:val="04A0" w:firstRow="1" w:lastRow="0" w:firstColumn="1" w:lastColumn="0" w:noHBand="0" w:noVBand="1"/>
      </w:tblPr>
      <w:tblGrid>
        <w:gridCol w:w="2836"/>
        <w:gridCol w:w="1191"/>
        <w:gridCol w:w="4489"/>
      </w:tblGrid>
      <w:tr w:rsidR="005C42C1" w:rsidRPr="005C42C1" w14:paraId="0F665A3E" w14:textId="77777777" w:rsidTr="00657FA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836" w:type="dxa"/>
            <w:shd w:val="clear" w:color="auto" w:fill="65A000"/>
          </w:tcPr>
          <w:p w14:paraId="5016CCCD" w14:textId="17A05116" w:rsidR="00FA536C" w:rsidRPr="005C42C1" w:rsidRDefault="00FA536C" w:rsidP="00CC2E9F">
            <w:pPr>
              <w:pStyle w:val="tabletop"/>
              <w:rPr>
                <w:color w:val="FFFFFF" w:themeColor="background1"/>
              </w:rPr>
            </w:pPr>
            <w:r w:rsidRPr="005C42C1">
              <w:rPr>
                <w:color w:val="FFFFFF" w:themeColor="background1"/>
              </w:rPr>
              <w:t>Topic</w:t>
            </w:r>
          </w:p>
        </w:tc>
        <w:tc>
          <w:tcPr>
            <w:tcW w:w="1191" w:type="dxa"/>
            <w:shd w:val="clear" w:color="auto" w:fill="65A000"/>
          </w:tcPr>
          <w:p w14:paraId="15BBB788" w14:textId="1040BBAB" w:rsidR="00FA536C" w:rsidRPr="005C42C1" w:rsidRDefault="00FA536C" w:rsidP="00CC2E9F">
            <w:pPr>
              <w:pStyle w:val="tabletop"/>
              <w:rPr>
                <w:color w:val="FFFFFF" w:themeColor="background1"/>
              </w:rPr>
            </w:pPr>
            <w:r w:rsidRPr="005C42C1">
              <w:rPr>
                <w:color w:val="FFFFFF" w:themeColor="background1"/>
              </w:rPr>
              <w:t>Timing</w:t>
            </w:r>
          </w:p>
        </w:tc>
        <w:tc>
          <w:tcPr>
            <w:tcW w:w="4489" w:type="dxa"/>
            <w:shd w:val="clear" w:color="auto" w:fill="65A000"/>
          </w:tcPr>
          <w:p w14:paraId="5D7C94D3" w14:textId="61A80408" w:rsidR="00FA536C" w:rsidRPr="005C42C1" w:rsidRDefault="00FA536C" w:rsidP="00CC2E9F">
            <w:pPr>
              <w:pStyle w:val="tabletop"/>
              <w:rPr>
                <w:color w:val="FFFFFF" w:themeColor="background1"/>
              </w:rPr>
            </w:pPr>
            <w:r w:rsidRPr="005C42C1">
              <w:rPr>
                <w:color w:val="FFFFFF" w:themeColor="background1"/>
              </w:rPr>
              <w:t>Activities</w:t>
            </w:r>
          </w:p>
        </w:tc>
      </w:tr>
      <w:tr w:rsidR="00002270" w:rsidRPr="00DC5720" w14:paraId="46F7B807" w14:textId="77777777" w:rsidTr="41824AC0">
        <w:tc>
          <w:tcPr>
            <w:tcW w:w="2836" w:type="dxa"/>
          </w:tcPr>
          <w:p w14:paraId="79ABE540" w14:textId="635008FD" w:rsidR="00002270" w:rsidRPr="00DC5720" w:rsidRDefault="00002270" w:rsidP="00CC2E9F">
            <w:pPr>
              <w:pStyle w:val="tabletext"/>
              <w:jc w:val="center"/>
              <w:rPr>
                <w:sz w:val="22"/>
                <w:szCs w:val="16"/>
              </w:rPr>
            </w:pPr>
            <w:r w:rsidRPr="00DC5720">
              <w:rPr>
                <w:sz w:val="22"/>
                <w:szCs w:val="16"/>
              </w:rPr>
              <w:t xml:space="preserve">Welcome and </w:t>
            </w:r>
            <w:r w:rsidR="005636C1" w:rsidRPr="00DC5720">
              <w:rPr>
                <w:sz w:val="22"/>
                <w:szCs w:val="16"/>
              </w:rPr>
              <w:t>objectives</w:t>
            </w:r>
          </w:p>
        </w:tc>
        <w:tc>
          <w:tcPr>
            <w:tcW w:w="1191" w:type="dxa"/>
          </w:tcPr>
          <w:p w14:paraId="5286C707" w14:textId="3D53B719" w:rsidR="00002270" w:rsidRPr="00DC5720" w:rsidRDefault="00246019" w:rsidP="00246019">
            <w:pPr>
              <w:pStyle w:val="tabletext"/>
              <w:jc w:val="center"/>
              <w:rPr>
                <w:sz w:val="22"/>
                <w:szCs w:val="16"/>
              </w:rPr>
            </w:pPr>
            <w:r>
              <w:rPr>
                <w:sz w:val="22"/>
                <w:szCs w:val="16"/>
              </w:rPr>
              <w:t>5’</w:t>
            </w:r>
          </w:p>
        </w:tc>
        <w:tc>
          <w:tcPr>
            <w:tcW w:w="4489" w:type="dxa"/>
          </w:tcPr>
          <w:p w14:paraId="178E3E46" w14:textId="3CBB0209" w:rsidR="00002270" w:rsidRPr="00DC5720" w:rsidRDefault="00002270" w:rsidP="004375A7">
            <w:pPr>
              <w:pStyle w:val="tabletext"/>
              <w:rPr>
                <w:sz w:val="22"/>
                <w:szCs w:val="16"/>
              </w:rPr>
            </w:pPr>
            <w:r w:rsidRPr="00DC5720">
              <w:rPr>
                <w:sz w:val="22"/>
                <w:szCs w:val="16"/>
              </w:rPr>
              <w:t xml:space="preserve">Instructor welcomes participants and </w:t>
            </w:r>
            <w:r w:rsidR="005636C1" w:rsidRPr="00DC5720">
              <w:rPr>
                <w:sz w:val="22"/>
                <w:szCs w:val="16"/>
              </w:rPr>
              <w:t>explains objectives of the</w:t>
            </w:r>
            <w:r w:rsidRPr="00DC5720">
              <w:rPr>
                <w:sz w:val="22"/>
                <w:szCs w:val="16"/>
              </w:rPr>
              <w:t xml:space="preserve"> for th</w:t>
            </w:r>
            <w:r w:rsidR="005636C1" w:rsidRPr="00DC5720">
              <w:rPr>
                <w:sz w:val="22"/>
                <w:szCs w:val="16"/>
              </w:rPr>
              <w:t>e session</w:t>
            </w:r>
          </w:p>
        </w:tc>
      </w:tr>
      <w:tr w:rsidR="008670E2" w:rsidRPr="00DC5720" w14:paraId="179C1A97" w14:textId="77777777" w:rsidTr="41824AC0">
        <w:tc>
          <w:tcPr>
            <w:tcW w:w="2836" w:type="dxa"/>
          </w:tcPr>
          <w:p w14:paraId="69D7E409" w14:textId="0C21F2C7" w:rsidR="008670E2" w:rsidRPr="00DC5720" w:rsidRDefault="00246019" w:rsidP="00DB36A5">
            <w:pPr>
              <w:pStyle w:val="tabletext"/>
              <w:jc w:val="center"/>
              <w:rPr>
                <w:sz w:val="22"/>
                <w:szCs w:val="16"/>
              </w:rPr>
            </w:pPr>
            <w:r>
              <w:rPr>
                <w:sz w:val="22"/>
                <w:szCs w:val="16"/>
              </w:rPr>
              <w:t>Group work</w:t>
            </w:r>
          </w:p>
        </w:tc>
        <w:tc>
          <w:tcPr>
            <w:tcW w:w="1191" w:type="dxa"/>
          </w:tcPr>
          <w:p w14:paraId="1A541C8A" w14:textId="405552BE" w:rsidR="008670E2" w:rsidRPr="00DC5720" w:rsidRDefault="00246019" w:rsidP="00246019">
            <w:pPr>
              <w:pStyle w:val="tabletext"/>
              <w:jc w:val="center"/>
              <w:rPr>
                <w:sz w:val="22"/>
                <w:szCs w:val="16"/>
                <w:highlight w:val="yellow"/>
              </w:rPr>
            </w:pPr>
            <w:r w:rsidRPr="00246019">
              <w:rPr>
                <w:sz w:val="22"/>
                <w:szCs w:val="16"/>
              </w:rPr>
              <w:t>20-30’</w:t>
            </w:r>
          </w:p>
        </w:tc>
        <w:tc>
          <w:tcPr>
            <w:tcW w:w="4489" w:type="dxa"/>
          </w:tcPr>
          <w:p w14:paraId="27D7A9DC" w14:textId="41408CD5" w:rsidR="008670E2" w:rsidRPr="00DC5720" w:rsidRDefault="00246019" w:rsidP="004375A7">
            <w:pPr>
              <w:pStyle w:val="tabletext"/>
              <w:rPr>
                <w:sz w:val="22"/>
                <w:szCs w:val="16"/>
                <w:highlight w:val="yellow"/>
              </w:rPr>
            </w:pPr>
            <w:r w:rsidRPr="00246019">
              <w:rPr>
                <w:sz w:val="22"/>
                <w:szCs w:val="16"/>
              </w:rPr>
              <w:t>Participants work in groups</w:t>
            </w:r>
          </w:p>
        </w:tc>
      </w:tr>
      <w:tr w:rsidR="00452389" w:rsidRPr="00DC5720" w14:paraId="4C50CAD9" w14:textId="77777777" w:rsidTr="41824AC0">
        <w:tc>
          <w:tcPr>
            <w:tcW w:w="2836" w:type="dxa"/>
          </w:tcPr>
          <w:p w14:paraId="17689E24" w14:textId="5F45A92B" w:rsidR="00452389" w:rsidRPr="00DC5720" w:rsidRDefault="00246019" w:rsidP="00CC2E9F">
            <w:pPr>
              <w:pStyle w:val="tabletext"/>
              <w:jc w:val="center"/>
              <w:rPr>
                <w:sz w:val="22"/>
                <w:szCs w:val="16"/>
              </w:rPr>
            </w:pPr>
            <w:r>
              <w:rPr>
                <w:sz w:val="22"/>
                <w:szCs w:val="16"/>
              </w:rPr>
              <w:t>Debriefing</w:t>
            </w:r>
          </w:p>
        </w:tc>
        <w:tc>
          <w:tcPr>
            <w:tcW w:w="1191" w:type="dxa"/>
          </w:tcPr>
          <w:p w14:paraId="23877B7C" w14:textId="51479CF4" w:rsidR="00452389" w:rsidRPr="00DC5720" w:rsidRDefault="00246019" w:rsidP="00246019">
            <w:pPr>
              <w:pStyle w:val="tabletext"/>
              <w:jc w:val="center"/>
              <w:rPr>
                <w:sz w:val="22"/>
                <w:szCs w:val="16"/>
              </w:rPr>
            </w:pPr>
            <w:r>
              <w:rPr>
                <w:sz w:val="22"/>
                <w:szCs w:val="16"/>
              </w:rPr>
              <w:t>5</w:t>
            </w:r>
            <w:r w:rsidR="00855CE4">
              <w:rPr>
                <w:sz w:val="22"/>
                <w:szCs w:val="16"/>
              </w:rPr>
              <w:t>-10</w:t>
            </w:r>
            <w:r>
              <w:rPr>
                <w:sz w:val="22"/>
                <w:szCs w:val="16"/>
              </w:rPr>
              <w:t>’</w:t>
            </w:r>
          </w:p>
        </w:tc>
        <w:tc>
          <w:tcPr>
            <w:tcW w:w="4489" w:type="dxa"/>
          </w:tcPr>
          <w:p w14:paraId="1F990490" w14:textId="079AF363" w:rsidR="00452389" w:rsidRPr="00DC5720" w:rsidRDefault="00246019" w:rsidP="004375A7">
            <w:pPr>
              <w:pStyle w:val="tabletext"/>
              <w:rPr>
                <w:sz w:val="22"/>
                <w:szCs w:val="16"/>
              </w:rPr>
            </w:pPr>
            <w:r>
              <w:rPr>
                <w:sz w:val="22"/>
                <w:szCs w:val="16"/>
              </w:rPr>
              <w:t>Instructor reviews group answers and provides corrective feedback</w:t>
            </w:r>
            <w:r w:rsidR="00855CE4">
              <w:rPr>
                <w:sz w:val="22"/>
                <w:szCs w:val="16"/>
              </w:rPr>
              <w:t xml:space="preserve"> using the PPT presentation.</w:t>
            </w:r>
          </w:p>
        </w:tc>
      </w:tr>
      <w:tr w:rsidR="005C42C1" w:rsidRPr="00DC5720" w14:paraId="2884383C" w14:textId="77777777" w:rsidTr="00657FA7">
        <w:tc>
          <w:tcPr>
            <w:tcW w:w="2836" w:type="dxa"/>
            <w:shd w:val="clear" w:color="auto" w:fill="65A000"/>
          </w:tcPr>
          <w:p w14:paraId="667DC3DB" w14:textId="1C8BA94B" w:rsidR="00226C92" w:rsidRPr="00DC5720" w:rsidRDefault="00226C92" w:rsidP="004375A7">
            <w:pPr>
              <w:pStyle w:val="tabletext"/>
              <w:rPr>
                <w:b/>
                <w:color w:val="FFFFFF" w:themeColor="background1"/>
                <w:sz w:val="22"/>
                <w:szCs w:val="16"/>
              </w:rPr>
            </w:pPr>
          </w:p>
        </w:tc>
        <w:tc>
          <w:tcPr>
            <w:tcW w:w="1191" w:type="dxa"/>
            <w:shd w:val="clear" w:color="auto" w:fill="65A000"/>
          </w:tcPr>
          <w:p w14:paraId="01CF882C" w14:textId="71BB6C84" w:rsidR="00226C92" w:rsidRPr="00DC5720" w:rsidRDefault="00246019" w:rsidP="00246019">
            <w:pPr>
              <w:pStyle w:val="tabletext"/>
              <w:jc w:val="center"/>
              <w:rPr>
                <w:b/>
                <w:color w:val="FFFFFF" w:themeColor="background1"/>
                <w:sz w:val="22"/>
                <w:szCs w:val="16"/>
              </w:rPr>
            </w:pPr>
            <w:r>
              <w:rPr>
                <w:b/>
                <w:color w:val="FFFFFF" w:themeColor="background1"/>
                <w:sz w:val="22"/>
                <w:szCs w:val="16"/>
              </w:rPr>
              <w:t>30-45’</w:t>
            </w:r>
          </w:p>
        </w:tc>
        <w:tc>
          <w:tcPr>
            <w:tcW w:w="4489" w:type="dxa"/>
            <w:shd w:val="clear" w:color="auto" w:fill="65A000"/>
          </w:tcPr>
          <w:p w14:paraId="284CE1EE" w14:textId="33127776" w:rsidR="00226C92" w:rsidRPr="00DC5720" w:rsidRDefault="00226C92" w:rsidP="004375A7">
            <w:pPr>
              <w:pStyle w:val="tabletext"/>
              <w:rPr>
                <w:b/>
                <w:color w:val="FFFFFF" w:themeColor="background1"/>
                <w:sz w:val="22"/>
                <w:szCs w:val="16"/>
              </w:rPr>
            </w:pPr>
          </w:p>
        </w:tc>
      </w:tr>
    </w:tbl>
    <w:p w14:paraId="2E5F4187" w14:textId="6C536093" w:rsidR="00D30D4D" w:rsidRDefault="00D30D4D" w:rsidP="003D6DC9">
      <w:pPr>
        <w:pStyle w:val="PlainText"/>
      </w:pPr>
    </w:p>
    <w:p w14:paraId="4F43B910" w14:textId="13C958C5" w:rsidR="002C59FC" w:rsidRPr="005C42C1" w:rsidRDefault="002C59FC" w:rsidP="00CD61F6">
      <w:pPr>
        <w:pStyle w:val="Heading3"/>
        <w:rPr>
          <w:color w:val="C00000"/>
        </w:rPr>
      </w:pPr>
      <w:bookmarkStart w:id="14" w:name="_Toc7685540"/>
      <w:bookmarkStart w:id="15" w:name="_Toc7705959"/>
      <w:bookmarkStart w:id="16" w:name="_Toc10057972"/>
      <w:bookmarkStart w:id="17" w:name="_Toc125474986"/>
      <w:r w:rsidRPr="005C42C1">
        <w:rPr>
          <w:color w:val="C00000"/>
        </w:rPr>
        <w:t>Preparing for delivery</w:t>
      </w:r>
      <w:bookmarkEnd w:id="14"/>
      <w:bookmarkEnd w:id="15"/>
      <w:bookmarkEnd w:id="16"/>
      <w:bookmarkEnd w:id="17"/>
    </w:p>
    <w:p w14:paraId="6542F6BE" w14:textId="208AB123" w:rsidR="0046003F" w:rsidRPr="00657FA7" w:rsidRDefault="0046003F" w:rsidP="001C70CB">
      <w:pPr>
        <w:pStyle w:val="Heading4"/>
        <w:rPr>
          <w:color w:val="65A000"/>
        </w:rPr>
      </w:pPr>
      <w:bookmarkStart w:id="18" w:name="_Toc7705960"/>
      <w:r w:rsidRPr="00657FA7">
        <w:rPr>
          <w:color w:val="65A000"/>
        </w:rPr>
        <w:t>Timing</w:t>
      </w:r>
      <w:bookmarkEnd w:id="18"/>
    </w:p>
    <w:p w14:paraId="1F1AB633" w14:textId="5E77DD40" w:rsidR="0046003F" w:rsidRPr="00DC5720" w:rsidRDefault="0046003F" w:rsidP="0046003F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 xml:space="preserve">The </w:t>
      </w:r>
      <w:r w:rsidR="006263C9" w:rsidRPr="00DC5720">
        <w:rPr>
          <w:sz w:val="22"/>
          <w:szCs w:val="16"/>
        </w:rPr>
        <w:t xml:space="preserve">session </w:t>
      </w:r>
      <w:r w:rsidRPr="00DC5720">
        <w:rPr>
          <w:sz w:val="22"/>
          <w:szCs w:val="16"/>
        </w:rPr>
        <w:t xml:space="preserve">is designed to provide </w:t>
      </w:r>
      <w:r w:rsidR="008670E2" w:rsidRPr="00DC5720">
        <w:rPr>
          <w:sz w:val="22"/>
          <w:szCs w:val="16"/>
        </w:rPr>
        <w:t>30</w:t>
      </w:r>
      <w:r w:rsidR="00246019">
        <w:rPr>
          <w:sz w:val="22"/>
          <w:szCs w:val="16"/>
        </w:rPr>
        <w:t>-45</w:t>
      </w:r>
      <w:r w:rsidR="00A951DC" w:rsidRPr="00DC5720">
        <w:rPr>
          <w:sz w:val="22"/>
          <w:szCs w:val="16"/>
        </w:rPr>
        <w:t xml:space="preserve"> minutes</w:t>
      </w:r>
      <w:r w:rsidRPr="00DC5720">
        <w:rPr>
          <w:sz w:val="22"/>
          <w:szCs w:val="16"/>
        </w:rPr>
        <w:t xml:space="preserve"> of activities. </w:t>
      </w:r>
      <w:r w:rsidR="00246019">
        <w:rPr>
          <w:sz w:val="22"/>
          <w:szCs w:val="16"/>
        </w:rPr>
        <w:t>H</w:t>
      </w:r>
      <w:r w:rsidRPr="00DC5720">
        <w:rPr>
          <w:sz w:val="22"/>
          <w:szCs w:val="16"/>
        </w:rPr>
        <w:t xml:space="preserve">owever, the time required for </w:t>
      </w:r>
      <w:r w:rsidR="00246019">
        <w:rPr>
          <w:sz w:val="22"/>
          <w:szCs w:val="16"/>
        </w:rPr>
        <w:t xml:space="preserve">respective steps </w:t>
      </w:r>
      <w:r w:rsidRPr="00DC5720">
        <w:rPr>
          <w:sz w:val="22"/>
          <w:szCs w:val="16"/>
        </w:rPr>
        <w:t>may vary depending on class characteristics (e.g., the number of participants, amount of discussion</w:t>
      </w:r>
      <w:r w:rsidR="00DB2D05" w:rsidRPr="00DC5720">
        <w:rPr>
          <w:sz w:val="22"/>
          <w:szCs w:val="16"/>
        </w:rPr>
        <w:t>,</w:t>
      </w:r>
      <w:r w:rsidRPr="00DC5720">
        <w:rPr>
          <w:sz w:val="22"/>
          <w:szCs w:val="16"/>
        </w:rPr>
        <w:t xml:space="preserve"> questions, etc.)</w:t>
      </w:r>
      <w:r w:rsidR="510D6AE5" w:rsidRPr="00DC5720">
        <w:rPr>
          <w:sz w:val="22"/>
          <w:szCs w:val="16"/>
        </w:rPr>
        <w:t>.</w:t>
      </w:r>
    </w:p>
    <w:p w14:paraId="03BA51ED" w14:textId="4DC87C1B" w:rsidR="0046003F" w:rsidRDefault="0046003F" w:rsidP="0046003F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 xml:space="preserve">Please use your judgment and gauge yourself on what the proper timing should be based on </w:t>
      </w:r>
      <w:r w:rsidR="6D88A62D" w:rsidRPr="00DC5720">
        <w:rPr>
          <w:sz w:val="22"/>
          <w:szCs w:val="16"/>
        </w:rPr>
        <w:t>how</w:t>
      </w:r>
      <w:r w:rsidRPr="00DC5720">
        <w:rPr>
          <w:sz w:val="22"/>
          <w:szCs w:val="16"/>
        </w:rPr>
        <w:t xml:space="preserve"> the content is progressing.</w:t>
      </w:r>
    </w:p>
    <w:p w14:paraId="1F4DFD30" w14:textId="77777777" w:rsidR="00EE31FA" w:rsidRPr="00DC5720" w:rsidRDefault="00EE31FA" w:rsidP="0046003F">
      <w:pPr>
        <w:pStyle w:val="PlainText"/>
        <w:rPr>
          <w:sz w:val="22"/>
          <w:szCs w:val="16"/>
        </w:rPr>
      </w:pPr>
    </w:p>
    <w:p w14:paraId="741F7E64" w14:textId="2D1A4E84" w:rsidR="002C59FC" w:rsidRPr="00657FA7" w:rsidRDefault="002C59FC" w:rsidP="001C70CB">
      <w:pPr>
        <w:pStyle w:val="Heading4"/>
        <w:rPr>
          <w:color w:val="65A000"/>
        </w:rPr>
      </w:pPr>
      <w:bookmarkStart w:id="19" w:name="_Toc7705961"/>
      <w:r w:rsidRPr="00657FA7">
        <w:rPr>
          <w:color w:val="65A000"/>
        </w:rPr>
        <w:t>Preparation tips</w:t>
      </w:r>
      <w:bookmarkEnd w:id="19"/>
    </w:p>
    <w:p w14:paraId="6B55BE65" w14:textId="1271C50C" w:rsidR="0046003F" w:rsidRPr="00DC5720" w:rsidRDefault="0046003F" w:rsidP="0046003F">
      <w:pPr>
        <w:pStyle w:val="PlainText"/>
        <w:rPr>
          <w:rFonts w:ascii="Roboto" w:hAnsi="Roboto"/>
          <w:sz w:val="22"/>
          <w:szCs w:val="16"/>
        </w:rPr>
      </w:pPr>
      <w:r w:rsidRPr="00DC5720">
        <w:rPr>
          <w:sz w:val="22"/>
          <w:szCs w:val="16"/>
        </w:rPr>
        <w:t>Before facilitating this module, you should become familiar with all the materials and content. Use the tips below to help in your preparation:</w:t>
      </w:r>
    </w:p>
    <w:p w14:paraId="53761CAE" w14:textId="1C58E8D5" w:rsidR="0046003F" w:rsidRPr="00DC5720" w:rsidRDefault="0046003F">
      <w:pPr>
        <w:pStyle w:val="PlainText"/>
        <w:numPr>
          <w:ilvl w:val="0"/>
          <w:numId w:val="3"/>
        </w:numPr>
        <w:spacing w:before="120" w:after="0"/>
        <w:rPr>
          <w:sz w:val="22"/>
          <w:szCs w:val="16"/>
        </w:rPr>
      </w:pPr>
      <w:r w:rsidRPr="00DC5720">
        <w:rPr>
          <w:b/>
          <w:sz w:val="22"/>
          <w:szCs w:val="16"/>
        </w:rPr>
        <w:lastRenderedPageBreak/>
        <w:t>Read</w:t>
      </w:r>
      <w:r w:rsidRPr="00DC5720">
        <w:rPr>
          <w:sz w:val="22"/>
          <w:szCs w:val="16"/>
        </w:rPr>
        <w:t xml:space="preserve"> this entire </w:t>
      </w:r>
      <w:r w:rsidR="007A5A86" w:rsidRPr="00DC5720">
        <w:rPr>
          <w:sz w:val="22"/>
          <w:szCs w:val="16"/>
        </w:rPr>
        <w:t xml:space="preserve">Instructor </w:t>
      </w:r>
      <w:r w:rsidRPr="00DC5720">
        <w:rPr>
          <w:sz w:val="22"/>
          <w:szCs w:val="16"/>
        </w:rPr>
        <w:t>Guide, including all speak</w:t>
      </w:r>
      <w:r w:rsidR="00DB2D05" w:rsidRPr="00DC5720">
        <w:rPr>
          <w:sz w:val="22"/>
          <w:szCs w:val="16"/>
        </w:rPr>
        <w:t>er’s</w:t>
      </w:r>
      <w:r w:rsidRPr="00DC5720">
        <w:rPr>
          <w:sz w:val="22"/>
          <w:szCs w:val="16"/>
        </w:rPr>
        <w:t xml:space="preserve"> notes and </w:t>
      </w:r>
      <w:r w:rsidR="008C1617" w:rsidRPr="00DC5720">
        <w:rPr>
          <w:sz w:val="22"/>
          <w:szCs w:val="16"/>
        </w:rPr>
        <w:t xml:space="preserve">any additional </w:t>
      </w:r>
      <w:r w:rsidRPr="00DC5720">
        <w:rPr>
          <w:sz w:val="22"/>
          <w:szCs w:val="16"/>
        </w:rPr>
        <w:t>materials.</w:t>
      </w:r>
    </w:p>
    <w:p w14:paraId="75371FF1" w14:textId="77777777" w:rsidR="0046003F" w:rsidRPr="00DC5720" w:rsidRDefault="0046003F">
      <w:pPr>
        <w:pStyle w:val="PlainText"/>
        <w:numPr>
          <w:ilvl w:val="0"/>
          <w:numId w:val="3"/>
        </w:numPr>
        <w:spacing w:before="120" w:after="0"/>
        <w:rPr>
          <w:sz w:val="22"/>
          <w:szCs w:val="16"/>
        </w:rPr>
      </w:pPr>
      <w:r w:rsidRPr="00DC5720">
        <w:rPr>
          <w:b/>
          <w:sz w:val="22"/>
          <w:szCs w:val="16"/>
        </w:rPr>
        <w:t>Add</w:t>
      </w:r>
      <w:r w:rsidRPr="00DC5720">
        <w:rPr>
          <w:sz w:val="22"/>
          <w:szCs w:val="16"/>
        </w:rPr>
        <w:t xml:space="preserve"> your own notes. As you read this guide, use the white space to take any notes about the content.</w:t>
      </w:r>
    </w:p>
    <w:p w14:paraId="56D2F24E" w14:textId="58BFF374" w:rsidR="002C59FC" w:rsidRPr="00DC5720" w:rsidRDefault="0046003F">
      <w:pPr>
        <w:pStyle w:val="PlainText"/>
        <w:numPr>
          <w:ilvl w:val="0"/>
          <w:numId w:val="3"/>
        </w:numPr>
        <w:spacing w:before="120" w:after="0"/>
        <w:rPr>
          <w:sz w:val="22"/>
          <w:szCs w:val="16"/>
        </w:rPr>
      </w:pPr>
      <w:r w:rsidRPr="00DC5720">
        <w:rPr>
          <w:b/>
          <w:sz w:val="22"/>
          <w:szCs w:val="16"/>
        </w:rPr>
        <w:t>Inject</w:t>
      </w:r>
      <w:r w:rsidRPr="00DC5720">
        <w:rPr>
          <w:sz w:val="22"/>
          <w:szCs w:val="16"/>
        </w:rPr>
        <w:t xml:space="preserve"> your individuality. When reviewing the materials, think about where you can share your experience and add to the learning experience by bridging content to real experiences and stories.</w:t>
      </w:r>
    </w:p>
    <w:p w14:paraId="56EB915D" w14:textId="245C1C5E" w:rsidR="00CB6BD0" w:rsidRPr="00DC5720" w:rsidRDefault="00B01900" w:rsidP="00CB6BD0">
      <w:pPr>
        <w:pStyle w:val="PlainText"/>
        <w:spacing w:before="120" w:after="0"/>
        <w:rPr>
          <w:sz w:val="22"/>
          <w:szCs w:val="16"/>
        </w:rPr>
      </w:pPr>
      <w:r w:rsidRPr="00DC5720">
        <w:rPr>
          <w:rStyle w:val="normaltextrun"/>
          <w:color w:val="000000" w:themeColor="text1"/>
          <w:sz w:val="22"/>
          <w:szCs w:val="16"/>
          <w:u w:val="single"/>
        </w:rPr>
        <w:t>Note</w:t>
      </w:r>
      <w:r w:rsidRPr="00DC5720">
        <w:rPr>
          <w:rStyle w:val="normaltextrun"/>
          <w:color w:val="000000" w:themeColor="text1"/>
          <w:sz w:val="22"/>
          <w:szCs w:val="16"/>
        </w:rPr>
        <w:t>: Please excuse minor discrepancies between the slides displayed in the Instructor Guide and the PPT slide deck that contains the most up-to-date version of the slides. In some instances, footers may not match. If content-specific discrepancies are noted, please provide feedback to</w:t>
      </w:r>
      <w:r w:rsidR="00E94299" w:rsidRPr="00DC5720">
        <w:rPr>
          <w:rStyle w:val="normaltextrun"/>
          <w:color w:val="000000" w:themeColor="text1"/>
          <w:sz w:val="22"/>
          <w:szCs w:val="16"/>
        </w:rPr>
        <w:t xml:space="preserve"> Learning Solutions and Training Unit</w:t>
      </w:r>
      <w:r w:rsidRPr="00DC5720">
        <w:rPr>
          <w:rStyle w:val="normaltextrun"/>
          <w:color w:val="000000" w:themeColor="text1"/>
          <w:sz w:val="22"/>
          <w:szCs w:val="16"/>
        </w:rPr>
        <w:t xml:space="preserve"> via email to </w:t>
      </w:r>
      <w:hyperlink r:id="rId14">
        <w:r w:rsidR="00E94299" w:rsidRPr="00DC5720">
          <w:rPr>
            <w:rStyle w:val="Hyperlink"/>
            <w:sz w:val="22"/>
            <w:szCs w:val="16"/>
          </w:rPr>
          <w:t>ihrhrt@who.int</w:t>
        </w:r>
      </w:hyperlink>
      <w:r w:rsidR="00FF007D" w:rsidRPr="00DC5720">
        <w:rPr>
          <w:sz w:val="22"/>
          <w:szCs w:val="16"/>
        </w:rPr>
        <w:t xml:space="preserve"> </w:t>
      </w:r>
    </w:p>
    <w:p w14:paraId="2627A2B4" w14:textId="37D12BF7" w:rsidR="002C59FC" w:rsidRPr="00657FA7" w:rsidRDefault="002C59FC" w:rsidP="001C70CB">
      <w:pPr>
        <w:pStyle w:val="Heading4"/>
        <w:rPr>
          <w:color w:val="65A000"/>
        </w:rPr>
      </w:pPr>
      <w:bookmarkStart w:id="20" w:name="_Toc7705962"/>
      <w:r w:rsidRPr="00657FA7">
        <w:rPr>
          <w:color w:val="65A000"/>
        </w:rPr>
        <w:t>Materials</w:t>
      </w:r>
      <w:bookmarkEnd w:id="20"/>
    </w:p>
    <w:p w14:paraId="36A361C5" w14:textId="77777777" w:rsidR="00CD61F6" w:rsidRPr="00DC5720" w:rsidRDefault="00CD61F6" w:rsidP="00CD61F6">
      <w:pPr>
        <w:pStyle w:val="PlainText"/>
        <w:rPr>
          <w:rFonts w:ascii="Roboto" w:hAnsi="Roboto"/>
          <w:sz w:val="22"/>
          <w:szCs w:val="16"/>
        </w:rPr>
      </w:pPr>
      <w:r w:rsidRPr="00DC5720">
        <w:rPr>
          <w:sz w:val="22"/>
          <w:szCs w:val="16"/>
        </w:rPr>
        <w:t>The following is a list of all materials needed to conduct this session:</w:t>
      </w:r>
    </w:p>
    <w:p w14:paraId="34EA93CA" w14:textId="77777777" w:rsidR="00CD61F6" w:rsidRPr="00DC5720" w:rsidRDefault="00CD61F6" w:rsidP="001C70CB">
      <w:pPr>
        <w:pStyle w:val="Heading5"/>
        <w:rPr>
          <w:sz w:val="20"/>
          <w:szCs w:val="22"/>
        </w:rPr>
      </w:pPr>
      <w:r w:rsidRPr="00DC5720">
        <w:rPr>
          <w:sz w:val="20"/>
          <w:szCs w:val="22"/>
        </w:rPr>
        <w:t>Equipment</w:t>
      </w:r>
    </w:p>
    <w:p w14:paraId="26348254" w14:textId="77777777" w:rsidR="00CD61F6" w:rsidRPr="00DC5720" w:rsidRDefault="00CD61F6">
      <w:pPr>
        <w:pStyle w:val="PlainText"/>
        <w:numPr>
          <w:ilvl w:val="0"/>
          <w:numId w:val="4"/>
        </w:numPr>
        <w:rPr>
          <w:sz w:val="22"/>
          <w:szCs w:val="16"/>
        </w:rPr>
      </w:pPr>
      <w:r w:rsidRPr="00DC5720">
        <w:rPr>
          <w:sz w:val="22"/>
          <w:szCs w:val="16"/>
        </w:rPr>
        <w:t>Projector to display PPT presentation</w:t>
      </w:r>
    </w:p>
    <w:p w14:paraId="4778911B" w14:textId="77777777" w:rsidR="00CD61F6" w:rsidRPr="00DC5720" w:rsidRDefault="00CD61F6">
      <w:pPr>
        <w:pStyle w:val="PlainText"/>
        <w:numPr>
          <w:ilvl w:val="0"/>
          <w:numId w:val="4"/>
        </w:numPr>
        <w:rPr>
          <w:sz w:val="22"/>
          <w:szCs w:val="16"/>
        </w:rPr>
      </w:pPr>
      <w:r w:rsidRPr="00DC5720">
        <w:rPr>
          <w:sz w:val="22"/>
          <w:szCs w:val="16"/>
        </w:rPr>
        <w:t>Laptop</w:t>
      </w:r>
    </w:p>
    <w:p w14:paraId="7763824F" w14:textId="4BCEEAA5" w:rsidR="00CD61F6" w:rsidRDefault="00CD61F6">
      <w:pPr>
        <w:pStyle w:val="PlainText"/>
        <w:numPr>
          <w:ilvl w:val="0"/>
          <w:numId w:val="4"/>
        </w:numPr>
        <w:rPr>
          <w:sz w:val="22"/>
          <w:szCs w:val="16"/>
        </w:rPr>
      </w:pPr>
      <w:r w:rsidRPr="00DC5720">
        <w:rPr>
          <w:sz w:val="22"/>
          <w:szCs w:val="16"/>
        </w:rPr>
        <w:t>PPT slide deck</w:t>
      </w:r>
    </w:p>
    <w:p w14:paraId="5D032DC9" w14:textId="77777777" w:rsidR="00CD61F6" w:rsidRPr="00DC5720" w:rsidRDefault="00CD61F6" w:rsidP="001C70CB">
      <w:pPr>
        <w:pStyle w:val="Heading5"/>
        <w:rPr>
          <w:sz w:val="20"/>
          <w:szCs w:val="22"/>
        </w:rPr>
      </w:pPr>
      <w:r w:rsidRPr="00DC5720">
        <w:rPr>
          <w:sz w:val="20"/>
          <w:szCs w:val="22"/>
        </w:rPr>
        <w:t>Other supplies</w:t>
      </w:r>
    </w:p>
    <w:p w14:paraId="4F456017" w14:textId="6DF722BF" w:rsidR="00CD61F6" w:rsidRPr="00DC5720" w:rsidRDefault="18311576">
      <w:pPr>
        <w:pStyle w:val="PlainText"/>
        <w:numPr>
          <w:ilvl w:val="0"/>
          <w:numId w:val="5"/>
        </w:numPr>
        <w:rPr>
          <w:sz w:val="22"/>
          <w:szCs w:val="16"/>
        </w:rPr>
      </w:pPr>
      <w:r w:rsidRPr="00DC5720">
        <w:rPr>
          <w:sz w:val="22"/>
          <w:szCs w:val="16"/>
        </w:rPr>
        <w:t>Flipchart stand, paper and m</w:t>
      </w:r>
      <w:r w:rsidR="00CD61F6" w:rsidRPr="00DC5720">
        <w:rPr>
          <w:sz w:val="22"/>
          <w:szCs w:val="16"/>
        </w:rPr>
        <w:t>arkers</w:t>
      </w:r>
    </w:p>
    <w:p w14:paraId="609C24F7" w14:textId="77777777" w:rsidR="00EC7CFA" w:rsidRPr="00C93F3F" w:rsidRDefault="00EC7CFA" w:rsidP="0082388D"/>
    <w:p w14:paraId="1E0B638B" w14:textId="77777777" w:rsidR="0082388D" w:rsidRDefault="0082388D">
      <w:pPr>
        <w:rPr>
          <w:rFonts w:ascii="Franklin Gothic Medium" w:eastAsia="Times New Roman" w:hAnsi="Franklin Gothic Medium" w:cs="Arial"/>
          <w:b/>
          <w:bCs/>
          <w:color w:val="C00000"/>
          <w:spacing w:val="-20"/>
          <w:sz w:val="52"/>
          <w:szCs w:val="26"/>
        </w:rPr>
      </w:pPr>
      <w:bookmarkStart w:id="21" w:name="_Toc7685541"/>
      <w:bookmarkStart w:id="22" w:name="_Toc7705963"/>
      <w:bookmarkStart w:id="23" w:name="_Toc10057973"/>
      <w:r>
        <w:rPr>
          <w:color w:val="C00000"/>
        </w:rPr>
        <w:br w:type="page"/>
      </w:r>
    </w:p>
    <w:p w14:paraId="35BB2579" w14:textId="023AD485" w:rsidR="00002270" w:rsidRPr="005C42C1" w:rsidRDefault="00002270" w:rsidP="00352DA1">
      <w:pPr>
        <w:pStyle w:val="Heading3"/>
        <w:rPr>
          <w:color w:val="C00000"/>
        </w:rPr>
      </w:pPr>
      <w:bookmarkStart w:id="24" w:name="_Toc125474987"/>
      <w:r w:rsidRPr="005C42C1">
        <w:rPr>
          <w:color w:val="C00000"/>
        </w:rPr>
        <w:lastRenderedPageBreak/>
        <w:t>Welcome and overview</w:t>
      </w:r>
      <w:bookmarkEnd w:id="24"/>
    </w:p>
    <w:p w14:paraId="18A53360" w14:textId="153DC00C" w:rsidR="00002270" w:rsidRPr="00657FA7" w:rsidRDefault="00002270" w:rsidP="00CD45B3">
      <w:pPr>
        <w:pStyle w:val="Heading4"/>
        <w:rPr>
          <w:color w:val="65A000"/>
        </w:rPr>
      </w:pPr>
      <w:r w:rsidRPr="00657FA7">
        <w:rPr>
          <w:color w:val="65A000"/>
        </w:rPr>
        <w:t>Duration</w:t>
      </w:r>
    </w:p>
    <w:p w14:paraId="5B14E360" w14:textId="0F77D8AB" w:rsidR="00002270" w:rsidRPr="00DC5720" w:rsidRDefault="00002270" w:rsidP="00002270">
      <w:pPr>
        <w:pStyle w:val="PlainText"/>
        <w:rPr>
          <w:sz w:val="22"/>
          <w:szCs w:val="22"/>
        </w:rPr>
      </w:pPr>
      <w:r w:rsidRPr="00DC5720">
        <w:rPr>
          <w:sz w:val="22"/>
          <w:szCs w:val="22"/>
        </w:rPr>
        <w:t xml:space="preserve">This topic is estimated to take </w:t>
      </w:r>
      <w:r w:rsidR="008670E2" w:rsidRPr="00DC5720">
        <w:rPr>
          <w:sz w:val="22"/>
          <w:szCs w:val="22"/>
        </w:rPr>
        <w:t>30</w:t>
      </w:r>
      <w:r w:rsidRPr="00DC5720">
        <w:rPr>
          <w:sz w:val="22"/>
          <w:szCs w:val="22"/>
        </w:rPr>
        <w:t xml:space="preserve"> minutes.</w:t>
      </w:r>
    </w:p>
    <w:p w14:paraId="08679421" w14:textId="1788E8BB" w:rsidR="00002270" w:rsidRPr="00657FA7" w:rsidRDefault="0082388D" w:rsidP="00002270">
      <w:pPr>
        <w:pStyle w:val="Heading4"/>
        <w:rPr>
          <w:color w:val="65A000"/>
        </w:rPr>
      </w:pPr>
      <w:r w:rsidRPr="00657FA7">
        <w:rPr>
          <w:noProof/>
          <w:color w:val="65A00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E91345" wp14:editId="1B1226E2">
                <wp:simplePos x="0" y="0"/>
                <wp:positionH relativeFrom="column">
                  <wp:posOffset>3886200</wp:posOffset>
                </wp:positionH>
                <wp:positionV relativeFrom="paragraph">
                  <wp:posOffset>457200</wp:posOffset>
                </wp:positionV>
                <wp:extent cx="2114550" cy="18872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CF5C6F" w14:textId="390E4370" w:rsidR="0082388D" w:rsidRPr="002E182C" w:rsidRDefault="0082388D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733DF46E" w14:textId="32F09097" w:rsidR="0082388D" w:rsidRPr="002E182C" w:rsidRDefault="0082388D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91345" id="Text Box 2" o:spid="_x0000_s1029" type="#_x0000_t202" style="position:absolute;left:0;text-align:left;margin-left:306pt;margin-top:36pt;width:166.5pt;height:148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" filled="f" stroked="f" strokeweight=".5pt">
                <v:textbox>
                  <w:txbxContent>
                    <w:p w14:paraId="4DCF5C6F" w14:textId="390E4370" w:rsidR="0082388D" w:rsidRPr="002E182C" w:rsidRDefault="0082388D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733DF46E" w14:textId="32F09097" w:rsidR="0082388D" w:rsidRPr="002E182C" w:rsidRDefault="0082388D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241430" w:rsidRPr="00657FA7">
        <w:rPr>
          <w:color w:val="65A000"/>
        </w:rPr>
        <w:t>B</w:t>
      </w:r>
      <w:proofErr w:type="gramStart"/>
      <w:r w:rsidR="00457AAA" w:rsidRPr="00657FA7">
        <w:rPr>
          <w:color w:val="65A000"/>
        </w:rPr>
        <w:t>4</w:t>
      </w:r>
      <w:r w:rsidR="007E00EC" w:rsidRPr="00657FA7">
        <w:rPr>
          <w:color w:val="65A000"/>
        </w:rPr>
        <w:t xml:space="preserve"> </w:t>
      </w:r>
      <w:r w:rsidR="00B42BB2" w:rsidRPr="00657FA7">
        <w:rPr>
          <w:color w:val="65A000"/>
        </w:rPr>
        <w:t>.</w:t>
      </w:r>
      <w:proofErr w:type="gramEnd"/>
      <w:r w:rsidR="007E00EC" w:rsidRPr="00657FA7">
        <w:rPr>
          <w:color w:val="65A000"/>
        </w:rPr>
        <w:t xml:space="preserve"> </w:t>
      </w:r>
      <w:r w:rsidR="00B42BB2" w:rsidRPr="00657FA7">
        <w:rPr>
          <w:color w:val="65A000"/>
        </w:rPr>
        <w:t xml:space="preserve">1 </w:t>
      </w:r>
      <w:r w:rsidR="00457AAA" w:rsidRPr="00657FA7">
        <w:rPr>
          <w:color w:val="65A000"/>
        </w:rPr>
        <w:t>Outbreak Investigation</w:t>
      </w:r>
    </w:p>
    <w:p w14:paraId="7D64D280" w14:textId="5D5B6CA8" w:rsidR="00002270" w:rsidRDefault="001270D3" w:rsidP="003D2901">
      <w:pPr>
        <w:pStyle w:val="PlainText"/>
      </w:pPr>
      <w:r>
        <w:rPr>
          <w:noProof/>
        </w:rPr>
        <w:drawing>
          <wp:inline distT="0" distB="0" distL="0" distR="0" wp14:anchorId="353BE1F5" wp14:editId="6133D0AE">
            <wp:extent cx="3369980" cy="1895614"/>
            <wp:effectExtent l="19050" t="19050" r="20955" b="285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69980" cy="189561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740514" w14:textId="6A0C2251" w:rsidR="00002270" w:rsidRPr="00DC5720" w:rsidRDefault="00002270" w:rsidP="00002270">
      <w:pPr>
        <w:pStyle w:val="PlainText"/>
        <w:rPr>
          <w:sz w:val="22"/>
          <w:szCs w:val="22"/>
        </w:rPr>
      </w:pPr>
      <w:r w:rsidRPr="00DC5720">
        <w:rPr>
          <w:b/>
          <w:sz w:val="22"/>
          <w:szCs w:val="22"/>
        </w:rPr>
        <w:t>Display</w:t>
      </w:r>
      <w:r w:rsidRPr="00DC5720">
        <w:rPr>
          <w:sz w:val="22"/>
          <w:szCs w:val="22"/>
        </w:rPr>
        <w:t xml:space="preserve"> the title slide as participants come into the room.</w:t>
      </w:r>
    </w:p>
    <w:p w14:paraId="77F43FA3" w14:textId="3E8EBCCB" w:rsidR="00002270" w:rsidRPr="00DC5720" w:rsidRDefault="00002270" w:rsidP="00002270">
      <w:pPr>
        <w:pStyle w:val="PlainText"/>
        <w:rPr>
          <w:sz w:val="22"/>
          <w:szCs w:val="22"/>
        </w:rPr>
      </w:pPr>
      <w:r w:rsidRPr="00DC5720">
        <w:rPr>
          <w:b/>
          <w:sz w:val="22"/>
          <w:szCs w:val="22"/>
        </w:rPr>
        <w:t xml:space="preserve">Welcome </w:t>
      </w:r>
      <w:r w:rsidRPr="00DC5720">
        <w:rPr>
          <w:sz w:val="22"/>
          <w:szCs w:val="22"/>
        </w:rPr>
        <w:t>each participant individually as they arrive.</w:t>
      </w:r>
    </w:p>
    <w:p w14:paraId="10D76059" w14:textId="4D7919D8" w:rsidR="000E265A" w:rsidRPr="00DC5720" w:rsidRDefault="00002270" w:rsidP="00002270">
      <w:pPr>
        <w:pStyle w:val="PlainText"/>
        <w:rPr>
          <w:sz w:val="22"/>
          <w:szCs w:val="22"/>
        </w:rPr>
      </w:pPr>
      <w:r w:rsidRPr="00DC5720">
        <w:rPr>
          <w:b/>
          <w:sz w:val="22"/>
          <w:szCs w:val="22"/>
        </w:rPr>
        <w:t>Begin</w:t>
      </w:r>
      <w:r w:rsidRPr="00DC5720">
        <w:rPr>
          <w:sz w:val="22"/>
          <w:szCs w:val="22"/>
        </w:rPr>
        <w:t xml:space="preserve"> the session when all have arrived and/or it is time.</w:t>
      </w:r>
    </w:p>
    <w:p w14:paraId="2DC8E6AA" w14:textId="48B52AB9" w:rsidR="000E265A" w:rsidRPr="000E265A" w:rsidRDefault="002E182C" w:rsidP="000E265A">
      <w:pPr>
        <w:pStyle w:val="Heading4"/>
        <w:rPr>
          <w:color w:val="9BBB59" w:themeColor="accent3"/>
        </w:rPr>
      </w:pPr>
      <w:r w:rsidRPr="00657FA7">
        <w:rPr>
          <w:noProof/>
          <w:color w:val="65A00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5A21322" wp14:editId="20BACE15">
                <wp:simplePos x="0" y="0"/>
                <wp:positionH relativeFrom="column">
                  <wp:posOffset>3886200</wp:posOffset>
                </wp:positionH>
                <wp:positionV relativeFrom="paragraph">
                  <wp:posOffset>427355</wp:posOffset>
                </wp:positionV>
                <wp:extent cx="2114550" cy="188722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937F46" w14:textId="77777777" w:rsidR="002E182C" w:rsidRPr="002E182C" w:rsidRDefault="002E182C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508684AF" w14:textId="77777777" w:rsidR="002E182C" w:rsidRPr="002E182C" w:rsidRDefault="002E182C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21322" id="Text Box 15" o:spid="_x0000_s1030" type="#_x0000_t202" style="position:absolute;left:0;text-align:left;margin-left:306pt;margin-top:33.65pt;width:166.5pt;height:148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" filled="f" stroked="f" strokeweight=".5pt">
                <v:textbox>
                  <w:txbxContent>
                    <w:p w14:paraId="57937F46" w14:textId="77777777" w:rsidR="002E182C" w:rsidRPr="002E182C" w:rsidRDefault="002E182C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508684AF" w14:textId="77777777" w:rsidR="002E182C" w:rsidRPr="002E182C" w:rsidRDefault="002E182C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145165" w:rsidRPr="00657FA7">
        <w:rPr>
          <w:color w:val="65A000"/>
        </w:rPr>
        <w:t>Introduction</w:t>
      </w:r>
    </w:p>
    <w:p w14:paraId="79C7DB25" w14:textId="21AA04A0" w:rsidR="00002270" w:rsidRDefault="000E265A" w:rsidP="00002270">
      <w:pPr>
        <w:pStyle w:val="PlainText"/>
      </w:pPr>
      <w:r>
        <w:rPr>
          <w:noProof/>
        </w:rPr>
        <w:drawing>
          <wp:inline distT="0" distB="0" distL="0" distR="0" wp14:anchorId="1A877972" wp14:editId="3A0B4481">
            <wp:extent cx="3318762" cy="1866803"/>
            <wp:effectExtent l="19050" t="19050" r="15240" b="196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18762" cy="186680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FB1F00D" w14:textId="77777777" w:rsidR="00EE31FA" w:rsidRDefault="000E265A" w:rsidP="00145165">
      <w:pPr>
        <w:pStyle w:val="PlainText"/>
        <w:rPr>
          <w:sz w:val="22"/>
          <w:szCs w:val="16"/>
        </w:rPr>
      </w:pPr>
      <w:r w:rsidRPr="00DC5720">
        <w:rPr>
          <w:b/>
          <w:bCs/>
          <w:sz w:val="22"/>
          <w:szCs w:val="16"/>
        </w:rPr>
        <w:t>Say:</w:t>
      </w:r>
      <w:r w:rsidRPr="00DC5720">
        <w:rPr>
          <w:sz w:val="22"/>
          <w:szCs w:val="16"/>
        </w:rPr>
        <w:t xml:space="preserve"> </w:t>
      </w:r>
      <w:r w:rsidR="00145165" w:rsidRPr="00DC5720">
        <w:rPr>
          <w:sz w:val="22"/>
          <w:szCs w:val="16"/>
        </w:rPr>
        <w:t xml:space="preserve">This learning resource is part of the Rapid Response Team Advanced Training Programme (RRT ATP) especially geared to RRT members. </w:t>
      </w:r>
    </w:p>
    <w:p w14:paraId="6C80193E" w14:textId="77777777" w:rsidR="00EE31FA" w:rsidRDefault="00145165" w:rsidP="00145165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>Based on an all-hazard approach, the programme aims to provide RRT members with the advanced knowledge, skills, attitudes (KSA) and tools needed to early detect and effectively respond to a public health event. </w:t>
      </w:r>
    </w:p>
    <w:p w14:paraId="1BA657D8" w14:textId="1E878E3E" w:rsidR="00457AAA" w:rsidRPr="00DC5720" w:rsidRDefault="00145165" w:rsidP="00145165">
      <w:pPr>
        <w:pStyle w:val="PlainText"/>
        <w:rPr>
          <w:sz w:val="22"/>
          <w:szCs w:val="16"/>
        </w:rPr>
      </w:pPr>
      <w:r w:rsidRPr="00DC5720">
        <w:rPr>
          <w:sz w:val="22"/>
          <w:szCs w:val="16"/>
        </w:rPr>
        <w:t xml:space="preserve">The RRT ATP is a component of the Rapid Response Teams Training </w:t>
      </w:r>
      <w:r w:rsidR="00246019">
        <w:rPr>
          <w:sz w:val="22"/>
          <w:szCs w:val="16"/>
        </w:rPr>
        <w:t>Programme</w:t>
      </w:r>
      <w:r w:rsidRPr="00DC5720">
        <w:rPr>
          <w:sz w:val="22"/>
          <w:szCs w:val="16"/>
        </w:rPr>
        <w:t>.</w:t>
      </w:r>
    </w:p>
    <w:p w14:paraId="1442549F" w14:textId="3A44B104" w:rsidR="00002270" w:rsidRPr="00657FA7" w:rsidRDefault="00241430" w:rsidP="00CD45B3">
      <w:pPr>
        <w:pStyle w:val="Heading4"/>
        <w:rPr>
          <w:color w:val="65A000"/>
        </w:rPr>
      </w:pPr>
      <w:r w:rsidRPr="00657FA7">
        <w:rPr>
          <w:color w:val="65A000"/>
        </w:rPr>
        <w:lastRenderedPageBreak/>
        <w:t>Learning</w:t>
      </w:r>
      <w:r w:rsidR="00236E35" w:rsidRPr="00657FA7">
        <w:rPr>
          <w:color w:val="65A000"/>
        </w:rPr>
        <w:t xml:space="preserve"> objectives</w:t>
      </w:r>
    </w:p>
    <w:p w14:paraId="6DFBC629" w14:textId="4CEF37C6" w:rsidR="00002270" w:rsidRDefault="002E182C" w:rsidP="00CD45B3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62798FA" wp14:editId="58F83282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0EDD4" w14:textId="77777777" w:rsidR="002E182C" w:rsidRPr="002E182C" w:rsidRDefault="002E182C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1C70E8B6" w14:textId="77777777" w:rsidR="002E182C" w:rsidRPr="002E182C" w:rsidRDefault="002E182C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798FA" id="Text Box 21" o:spid="_x0000_s1031" type="#_x0000_t202" style="position:absolute;left:0;text-align:left;margin-left:306pt;margin-top:.95pt;width:166.5pt;height:148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" filled="f" stroked="f" strokeweight=".5pt">
                <v:textbox>
                  <w:txbxContent>
                    <w:p w14:paraId="78C0EDD4" w14:textId="77777777" w:rsidR="002E182C" w:rsidRPr="002E182C" w:rsidRDefault="002E182C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1C70E8B6" w14:textId="77777777" w:rsidR="002E182C" w:rsidRPr="002E182C" w:rsidRDefault="002E182C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0E265A">
        <w:rPr>
          <w:noProof/>
        </w:rPr>
        <w:drawing>
          <wp:inline distT="0" distB="0" distL="0" distR="0" wp14:anchorId="6B421244" wp14:editId="4CEE3C7B">
            <wp:extent cx="3294051" cy="1852903"/>
            <wp:effectExtent l="19050" t="19050" r="20955" b="146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94051" cy="18529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8C0AD7" w14:textId="5168987E" w:rsidR="00EE31FA" w:rsidRDefault="000E265A" w:rsidP="00457AAA">
      <w:pPr>
        <w:pStyle w:val="PlainText"/>
        <w:rPr>
          <w:bCs/>
          <w:sz w:val="22"/>
          <w:szCs w:val="22"/>
          <w:lang w:val="en-GB"/>
        </w:rPr>
      </w:pPr>
      <w:r w:rsidRPr="00DC5720">
        <w:rPr>
          <w:b/>
          <w:sz w:val="22"/>
          <w:szCs w:val="22"/>
        </w:rPr>
        <w:t>Say:</w:t>
      </w:r>
      <w:r w:rsidR="00002270" w:rsidRPr="00DC5720">
        <w:rPr>
          <w:b/>
          <w:sz w:val="22"/>
          <w:szCs w:val="22"/>
        </w:rPr>
        <w:t xml:space="preserve"> </w:t>
      </w:r>
      <w:r w:rsidR="00145165" w:rsidRPr="00DC5720">
        <w:rPr>
          <w:bCs/>
          <w:sz w:val="22"/>
          <w:szCs w:val="22"/>
          <w:lang w:val="en-GB"/>
        </w:rPr>
        <w:t>At the end of this activity</w:t>
      </w:r>
      <w:r w:rsidR="00246019">
        <w:rPr>
          <w:bCs/>
          <w:sz w:val="22"/>
          <w:szCs w:val="22"/>
          <w:lang w:val="en-GB"/>
        </w:rPr>
        <w:t>,</w:t>
      </w:r>
      <w:r w:rsidR="00145165" w:rsidRPr="00DC5720">
        <w:rPr>
          <w:bCs/>
          <w:sz w:val="22"/>
          <w:szCs w:val="22"/>
          <w:lang w:val="en-GB"/>
        </w:rPr>
        <w:t xml:space="preserve"> you should be able to: </w:t>
      </w:r>
    </w:p>
    <w:p w14:paraId="7B6B0F28" w14:textId="0955402F" w:rsidR="00B42BB2" w:rsidRPr="00DC5720" w:rsidRDefault="00145165" w:rsidP="00457AAA">
      <w:pPr>
        <w:pStyle w:val="PlainText"/>
        <w:rPr>
          <w:bCs/>
          <w:sz w:val="22"/>
          <w:szCs w:val="22"/>
          <w:lang w:val="en-GB"/>
        </w:rPr>
      </w:pPr>
      <w:r w:rsidRPr="00DC5720">
        <w:rPr>
          <w:bCs/>
          <w:sz w:val="22"/>
          <w:szCs w:val="22"/>
          <w:lang w:val="en-GB"/>
        </w:rPr>
        <w:t>Create an epidemic curve (epicurve) from outbreak investigation data.</w:t>
      </w:r>
    </w:p>
    <w:p w14:paraId="72E3CBE0" w14:textId="6E2B7D7A" w:rsidR="00236E35" w:rsidRPr="00657FA7" w:rsidRDefault="00145165" w:rsidP="00236E35">
      <w:pPr>
        <w:pStyle w:val="Heading4"/>
        <w:rPr>
          <w:color w:val="65A000"/>
        </w:rPr>
      </w:pPr>
      <w:r w:rsidRPr="00657FA7">
        <w:rPr>
          <w:color w:val="65A000"/>
        </w:rPr>
        <w:t>Instruction</w:t>
      </w:r>
    </w:p>
    <w:p w14:paraId="28114CE8" w14:textId="77777777" w:rsidR="00236E35" w:rsidRDefault="00236E35" w:rsidP="00236E3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E1902C" wp14:editId="3A64E856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52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279332" w14:textId="77777777" w:rsidR="00236E35" w:rsidRPr="002E182C" w:rsidRDefault="00236E35" w:rsidP="00236E3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5646BD94" w14:textId="77777777" w:rsidR="00236E35" w:rsidRPr="002E182C" w:rsidRDefault="00236E35" w:rsidP="00236E3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E1902C" id="_x0000_s1032" type="#_x0000_t202" style="position:absolute;left:0;text-align:left;margin-left:306pt;margin-top:.95pt;width:166.5pt;height:148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" filled="f" stroked="f" strokeweight=".5pt">
                <v:textbox>
                  <w:txbxContent>
                    <w:p w14:paraId="31279332" w14:textId="77777777" w:rsidR="00236E35" w:rsidRPr="002E182C" w:rsidRDefault="00236E35" w:rsidP="00236E3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5646BD94" w14:textId="77777777" w:rsidR="00236E35" w:rsidRPr="002E182C" w:rsidRDefault="00236E35" w:rsidP="00236E3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C320AED" wp14:editId="357CAB7F">
            <wp:extent cx="3294051" cy="1852904"/>
            <wp:effectExtent l="19050" t="19050" r="20955" b="14605"/>
            <wp:docPr id="5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94051" cy="185290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FC58A6" w14:textId="77777777" w:rsidR="00EE31FA" w:rsidRDefault="00236E35" w:rsidP="00145165">
      <w:pPr>
        <w:pStyle w:val="PlainText"/>
        <w:rPr>
          <w:bCs/>
          <w:sz w:val="22"/>
          <w:szCs w:val="22"/>
          <w:lang w:val="en-GB"/>
        </w:rPr>
      </w:pPr>
      <w:r w:rsidRPr="00DC5720">
        <w:rPr>
          <w:b/>
          <w:sz w:val="22"/>
          <w:szCs w:val="22"/>
        </w:rPr>
        <w:t xml:space="preserve">Say: </w:t>
      </w:r>
      <w:r w:rsidR="00145165" w:rsidRPr="00DC5720">
        <w:rPr>
          <w:bCs/>
          <w:sz w:val="22"/>
          <w:szCs w:val="22"/>
          <w:lang w:val="en-GB"/>
        </w:rPr>
        <w:t xml:space="preserve">Using graph paper, each group will create an epicurve based on the outbreak data (next slide). </w:t>
      </w:r>
    </w:p>
    <w:p w14:paraId="22E06D4B" w14:textId="77777777" w:rsidR="00EE31FA" w:rsidRDefault="00145165" w:rsidP="00145165">
      <w:pPr>
        <w:pStyle w:val="PlainText"/>
        <w:rPr>
          <w:bCs/>
          <w:sz w:val="22"/>
          <w:szCs w:val="22"/>
          <w:lang w:val="en-GB"/>
        </w:rPr>
      </w:pPr>
      <w:r w:rsidRPr="00DC5720">
        <w:rPr>
          <w:bCs/>
          <w:sz w:val="22"/>
          <w:szCs w:val="22"/>
          <w:lang w:val="en-GB"/>
        </w:rPr>
        <w:t xml:space="preserve">Epicurves should include: </w:t>
      </w:r>
    </w:p>
    <w:p w14:paraId="7B33D353" w14:textId="0E3F0646" w:rsidR="00EE31FA" w:rsidRDefault="00145165" w:rsidP="00855CE4">
      <w:pPr>
        <w:pStyle w:val="PlainText"/>
        <w:numPr>
          <w:ilvl w:val="0"/>
          <w:numId w:val="20"/>
        </w:numPr>
        <w:rPr>
          <w:bCs/>
          <w:sz w:val="22"/>
          <w:szCs w:val="22"/>
          <w:lang w:val="en-GB"/>
        </w:rPr>
      </w:pPr>
      <w:r w:rsidRPr="00DC5720">
        <w:rPr>
          <w:bCs/>
          <w:sz w:val="22"/>
          <w:szCs w:val="22"/>
          <w:lang w:val="en-GB"/>
        </w:rPr>
        <w:t xml:space="preserve">Graph title. </w:t>
      </w:r>
    </w:p>
    <w:p w14:paraId="7B50792E" w14:textId="34AF0DEA" w:rsidR="00457AAA" w:rsidRDefault="00145165" w:rsidP="00855CE4">
      <w:pPr>
        <w:pStyle w:val="PlainText"/>
        <w:numPr>
          <w:ilvl w:val="0"/>
          <w:numId w:val="20"/>
        </w:numPr>
        <w:rPr>
          <w:bCs/>
          <w:sz w:val="22"/>
          <w:szCs w:val="22"/>
          <w:lang w:val="en-GB"/>
        </w:rPr>
      </w:pPr>
      <w:r w:rsidRPr="00DC5720">
        <w:rPr>
          <w:bCs/>
          <w:sz w:val="22"/>
          <w:szCs w:val="22"/>
          <w:lang w:val="en-GB"/>
        </w:rPr>
        <w:t>Titles for the x-axis (horizontal) and y-axis (vertical). Value labels for both axes.</w:t>
      </w:r>
    </w:p>
    <w:p w14:paraId="79489042" w14:textId="1BEB1735" w:rsidR="00246019" w:rsidRPr="00246019" w:rsidRDefault="00246019" w:rsidP="00246019">
      <w:pPr>
        <w:pStyle w:val="PlainText"/>
        <w:rPr>
          <w:bCs/>
          <w:sz w:val="22"/>
          <w:szCs w:val="22"/>
          <w:lang w:val="en-GB"/>
        </w:rPr>
      </w:pPr>
      <w:r>
        <w:rPr>
          <w:bCs/>
          <w:sz w:val="22"/>
          <w:szCs w:val="22"/>
          <w:lang w:val="en-GB"/>
        </w:rPr>
        <w:t>Additional facilitator</w:t>
      </w:r>
      <w:r w:rsidRPr="00246019">
        <w:rPr>
          <w:bCs/>
          <w:sz w:val="22"/>
          <w:szCs w:val="22"/>
          <w:lang w:val="en-GB"/>
        </w:rPr>
        <w:t xml:space="preserve"> notes:</w:t>
      </w:r>
    </w:p>
    <w:p w14:paraId="6FD33945" w14:textId="77777777" w:rsidR="00246019" w:rsidRPr="00246019" w:rsidRDefault="00246019" w:rsidP="00246019">
      <w:pPr>
        <w:pStyle w:val="PlainText"/>
        <w:numPr>
          <w:ilvl w:val="0"/>
          <w:numId w:val="19"/>
        </w:numPr>
        <w:rPr>
          <w:bCs/>
          <w:sz w:val="22"/>
          <w:szCs w:val="22"/>
          <w:lang w:val="en-GB"/>
        </w:rPr>
      </w:pPr>
      <w:r w:rsidRPr="00246019">
        <w:rPr>
          <w:bCs/>
          <w:sz w:val="22"/>
          <w:szCs w:val="22"/>
          <w:lang w:val="en-GB"/>
        </w:rPr>
        <w:t>Histogram (no space between adjacent columns)</w:t>
      </w:r>
    </w:p>
    <w:p w14:paraId="154911AB" w14:textId="77777777" w:rsidR="00246019" w:rsidRPr="00246019" w:rsidRDefault="00246019" w:rsidP="00246019">
      <w:pPr>
        <w:pStyle w:val="PlainText"/>
        <w:numPr>
          <w:ilvl w:val="0"/>
          <w:numId w:val="19"/>
        </w:numPr>
        <w:rPr>
          <w:bCs/>
          <w:sz w:val="22"/>
          <w:szCs w:val="22"/>
          <w:lang w:val="en-GB"/>
        </w:rPr>
      </w:pPr>
      <w:r w:rsidRPr="00246019">
        <w:rPr>
          <w:bCs/>
          <w:sz w:val="22"/>
          <w:szCs w:val="22"/>
          <w:lang w:val="en-GB"/>
        </w:rPr>
        <w:t xml:space="preserve">X-axis: Date of onset (by hour, day, week, month) </w:t>
      </w:r>
    </w:p>
    <w:p w14:paraId="2F377B81" w14:textId="77777777" w:rsidR="00246019" w:rsidRPr="00246019" w:rsidRDefault="00246019" w:rsidP="00246019">
      <w:pPr>
        <w:pStyle w:val="PlainText"/>
        <w:numPr>
          <w:ilvl w:val="0"/>
          <w:numId w:val="19"/>
        </w:numPr>
        <w:rPr>
          <w:bCs/>
          <w:sz w:val="22"/>
          <w:szCs w:val="22"/>
          <w:lang w:val="en-GB"/>
        </w:rPr>
      </w:pPr>
      <w:r w:rsidRPr="00246019">
        <w:rPr>
          <w:bCs/>
          <w:sz w:val="22"/>
          <w:szCs w:val="22"/>
          <w:lang w:val="en-GB"/>
        </w:rPr>
        <w:t xml:space="preserve">Y-axis: Number of cases </w:t>
      </w:r>
    </w:p>
    <w:p w14:paraId="7E89C80B" w14:textId="77777777" w:rsidR="00246019" w:rsidRPr="00246019" w:rsidRDefault="00246019" w:rsidP="00246019">
      <w:pPr>
        <w:pStyle w:val="PlainText"/>
        <w:numPr>
          <w:ilvl w:val="0"/>
          <w:numId w:val="19"/>
        </w:numPr>
        <w:rPr>
          <w:bCs/>
          <w:sz w:val="22"/>
          <w:szCs w:val="22"/>
          <w:lang w:val="en-GB"/>
        </w:rPr>
      </w:pPr>
      <w:r w:rsidRPr="00246019">
        <w:rPr>
          <w:bCs/>
          <w:sz w:val="22"/>
          <w:szCs w:val="22"/>
          <w:lang w:val="en-GB"/>
        </w:rPr>
        <w:t>Can display columns or “stack of boxes”</w:t>
      </w:r>
    </w:p>
    <w:p w14:paraId="3AB59250" w14:textId="77777777" w:rsidR="00246019" w:rsidRPr="00246019" w:rsidRDefault="00246019" w:rsidP="00145165">
      <w:pPr>
        <w:pStyle w:val="PlainText"/>
        <w:rPr>
          <w:bCs/>
          <w:sz w:val="22"/>
          <w:szCs w:val="22"/>
        </w:rPr>
      </w:pPr>
    </w:p>
    <w:p w14:paraId="55AE7821" w14:textId="77777777" w:rsidR="00EE31FA" w:rsidRPr="00DC5720" w:rsidRDefault="00EE31FA" w:rsidP="00855CE4">
      <w:pPr>
        <w:pStyle w:val="PlainText"/>
        <w:ind w:left="0"/>
        <w:rPr>
          <w:bCs/>
          <w:sz w:val="22"/>
          <w:szCs w:val="22"/>
          <w:lang w:val="en-GB"/>
        </w:rPr>
      </w:pPr>
    </w:p>
    <w:p w14:paraId="7C2011A1" w14:textId="411B5924" w:rsidR="00145165" w:rsidRPr="00657FA7" w:rsidRDefault="00145165" w:rsidP="00145165">
      <w:pPr>
        <w:pStyle w:val="Heading4"/>
        <w:rPr>
          <w:color w:val="65A000"/>
        </w:rPr>
      </w:pPr>
      <w:r w:rsidRPr="00657FA7">
        <w:rPr>
          <w:color w:val="65A000"/>
        </w:rPr>
        <w:lastRenderedPageBreak/>
        <w:t>Dates Onset of Disease X, District Y, October 2015</w:t>
      </w:r>
    </w:p>
    <w:p w14:paraId="75514811" w14:textId="77777777" w:rsidR="00145165" w:rsidRDefault="00145165" w:rsidP="0014516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16743420" wp14:editId="030068B9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6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47AE2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7DBADBB5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43420" id="_x0000_s1033" type="#_x0000_t202" style="position:absolute;left:0;text-align:left;margin-left:306pt;margin-top:.95pt;width:166.5pt;height:148.6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" filled="f" stroked="f" strokeweight=".5pt">
                <v:textbox>
                  <w:txbxContent>
                    <w:p w14:paraId="05147AE2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7DBADBB5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1BE446B" wp14:editId="0CD3F541">
            <wp:extent cx="3294051" cy="1852903"/>
            <wp:effectExtent l="19050" t="19050" r="20955" b="14605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94051" cy="18529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F559F16" w14:textId="0840CD40" w:rsidR="00855CE4" w:rsidRPr="00855CE4" w:rsidRDefault="00855CE4" w:rsidP="00855CE4">
      <w:pPr>
        <w:pStyle w:val="PlainText"/>
        <w:rPr>
          <w:b/>
          <w:sz w:val="22"/>
          <w:szCs w:val="22"/>
        </w:rPr>
      </w:pPr>
      <w:r>
        <w:rPr>
          <w:b/>
          <w:sz w:val="22"/>
          <w:szCs w:val="22"/>
        </w:rPr>
        <w:t>Note to f</w:t>
      </w:r>
      <w:r w:rsidRPr="00855CE4">
        <w:rPr>
          <w:b/>
          <w:sz w:val="22"/>
          <w:szCs w:val="22"/>
        </w:rPr>
        <w:t xml:space="preserve">acilitator: </w:t>
      </w:r>
      <w:r>
        <w:rPr>
          <w:b/>
          <w:sz w:val="22"/>
          <w:szCs w:val="22"/>
        </w:rPr>
        <w:t>You may r</w:t>
      </w:r>
      <w:r w:rsidRPr="00855CE4">
        <w:rPr>
          <w:b/>
          <w:sz w:val="22"/>
          <w:szCs w:val="22"/>
        </w:rPr>
        <w:t>eplace “Disease X” and “District Y” with appropriate disease and location in the country.</w:t>
      </w:r>
    </w:p>
    <w:p w14:paraId="50AA9AEF" w14:textId="72EF4B7B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/>
          <w:sz w:val="22"/>
          <w:szCs w:val="22"/>
        </w:rPr>
        <w:t>Say:</w:t>
      </w:r>
      <w:r>
        <w:rPr>
          <w:bCs/>
          <w:sz w:val="22"/>
          <w:szCs w:val="22"/>
        </w:rPr>
        <w:t xml:space="preserve"> You are expected to o</w:t>
      </w:r>
      <w:r w:rsidRPr="00855CE4">
        <w:rPr>
          <w:bCs/>
          <w:sz w:val="22"/>
          <w:szCs w:val="22"/>
        </w:rPr>
        <w:t>rganize the cases by day (i.e.</w:t>
      </w:r>
      <w:r>
        <w:rPr>
          <w:bCs/>
          <w:sz w:val="22"/>
          <w:szCs w:val="22"/>
        </w:rPr>
        <w:t>,</w:t>
      </w:r>
      <w:r w:rsidRPr="00855CE4">
        <w:rPr>
          <w:bCs/>
          <w:sz w:val="22"/>
          <w:szCs w:val="22"/>
        </w:rPr>
        <w:t xml:space="preserve"> how many cases reported symptom onset on 1 October 2015?)</w:t>
      </w:r>
    </w:p>
    <w:p w14:paraId="3C0695B2" w14:textId="612FB36E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>If this was the data you collected, what range for X-axis do you suggest? Remember the x-axis is time</w:t>
      </w:r>
      <w:r>
        <w:rPr>
          <w:bCs/>
          <w:sz w:val="22"/>
          <w:szCs w:val="22"/>
        </w:rPr>
        <w:t>.</w:t>
      </w:r>
    </w:p>
    <w:p w14:paraId="63A9A375" w14:textId="7E0365A3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>ANSWER: Recommend an approximate range of 1 October to 25 October 2015. Remember to add labels and an axis title for clarity</w:t>
      </w:r>
      <w:r>
        <w:rPr>
          <w:bCs/>
          <w:sz w:val="22"/>
          <w:szCs w:val="22"/>
        </w:rPr>
        <w:t>.</w:t>
      </w:r>
    </w:p>
    <w:p w14:paraId="7DF09884" w14:textId="635F26E2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>What range for Y-axis do you suggest? Remember the Y-axis is number of cases</w:t>
      </w:r>
      <w:r>
        <w:rPr>
          <w:bCs/>
          <w:sz w:val="22"/>
          <w:szCs w:val="22"/>
        </w:rPr>
        <w:t>.</w:t>
      </w:r>
    </w:p>
    <w:p w14:paraId="1217F811" w14:textId="546391EE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>ANSWER: Recommend an approximate range of 0-14 cases. Remember to add labels and an axis title for clarity</w:t>
      </w:r>
      <w:r>
        <w:rPr>
          <w:bCs/>
          <w:sz w:val="22"/>
          <w:szCs w:val="22"/>
        </w:rPr>
        <w:t>.</w:t>
      </w:r>
    </w:p>
    <w:p w14:paraId="3C945E3F" w14:textId="0AE22B89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>Add the data</w:t>
      </w:r>
      <w:r>
        <w:rPr>
          <w:bCs/>
          <w:sz w:val="22"/>
          <w:szCs w:val="22"/>
        </w:rPr>
        <w:t>.</w:t>
      </w:r>
    </w:p>
    <w:p w14:paraId="22F067F6" w14:textId="77777777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>TIP: Each box in the hard copy graph represents one case</w:t>
      </w:r>
    </w:p>
    <w:p w14:paraId="4A46BAAC" w14:textId="7BD1105F" w:rsidR="00145165" w:rsidRPr="00855CE4" w:rsidRDefault="00855CE4" w:rsidP="00855CE4">
      <w:pPr>
        <w:pStyle w:val="PlainText"/>
        <w:rPr>
          <w:bCs/>
          <w:sz w:val="22"/>
          <w:szCs w:val="22"/>
          <w:lang w:val="en-GB"/>
        </w:rPr>
      </w:pPr>
      <w:r w:rsidRPr="00855CE4">
        <w:rPr>
          <w:bCs/>
          <w:sz w:val="22"/>
          <w:szCs w:val="22"/>
        </w:rPr>
        <w:t xml:space="preserve">Add a graph title including disease, </w:t>
      </w:r>
      <w:proofErr w:type="gramStart"/>
      <w:r w:rsidRPr="00855CE4">
        <w:rPr>
          <w:bCs/>
          <w:sz w:val="22"/>
          <w:szCs w:val="22"/>
        </w:rPr>
        <w:t>time</w:t>
      </w:r>
      <w:proofErr w:type="gramEnd"/>
      <w:r w:rsidRPr="00855CE4">
        <w:rPr>
          <w:bCs/>
          <w:sz w:val="22"/>
          <w:szCs w:val="22"/>
        </w:rPr>
        <w:t xml:space="preserve"> and location</w:t>
      </w:r>
      <w:r w:rsidR="00145165" w:rsidRPr="00855CE4">
        <w:rPr>
          <w:bCs/>
          <w:sz w:val="22"/>
          <w:szCs w:val="22"/>
          <w:lang w:val="en-GB"/>
        </w:rPr>
        <w:t>.</w:t>
      </w:r>
    </w:p>
    <w:p w14:paraId="5B820F71" w14:textId="75ABCA0D" w:rsidR="00145165" w:rsidRPr="00657FA7" w:rsidRDefault="00145165" w:rsidP="00145165">
      <w:pPr>
        <w:pStyle w:val="Heading4"/>
        <w:rPr>
          <w:color w:val="65A000"/>
        </w:rPr>
      </w:pPr>
      <w:r w:rsidRPr="00657FA7">
        <w:rPr>
          <w:color w:val="65A000"/>
        </w:rPr>
        <w:t>Debriefing: Organize cases</w:t>
      </w:r>
    </w:p>
    <w:p w14:paraId="27973D64" w14:textId="77777777" w:rsidR="00145165" w:rsidRDefault="00145165" w:rsidP="0014516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3662CB4" wp14:editId="11CDCB30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9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06062E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4928165C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62CB4" id="_x0000_s1034" type="#_x0000_t202" style="position:absolute;left:0;text-align:left;margin-left:306pt;margin-top:.95pt;width:166.5pt;height:148.6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" filled="f" stroked="f" strokeweight=".5pt">
                <v:textbox>
                  <w:txbxContent>
                    <w:p w14:paraId="7306062E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4928165C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EF8A317" wp14:editId="1EADCCF1">
            <wp:extent cx="3294051" cy="1852903"/>
            <wp:effectExtent l="19050" t="19050" r="20955" b="14605"/>
            <wp:docPr id="2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94051" cy="18529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1AE8E9" w14:textId="6A1A7DFD" w:rsidR="00145165" w:rsidRDefault="00145165" w:rsidP="00145165">
      <w:pPr>
        <w:pStyle w:val="PlainText"/>
        <w:rPr>
          <w:bCs/>
          <w:sz w:val="22"/>
          <w:szCs w:val="22"/>
          <w:lang w:val="en-GB"/>
        </w:rPr>
      </w:pPr>
      <w:r w:rsidRPr="00DC5720">
        <w:rPr>
          <w:b/>
          <w:sz w:val="22"/>
          <w:szCs w:val="22"/>
        </w:rPr>
        <w:t xml:space="preserve">Say: </w:t>
      </w:r>
      <w:r w:rsidRPr="00DC5720">
        <w:rPr>
          <w:bCs/>
          <w:sz w:val="22"/>
          <w:szCs w:val="22"/>
          <w:lang w:val="en-GB"/>
        </w:rPr>
        <w:t>Explain the content of the slide.</w:t>
      </w:r>
    </w:p>
    <w:p w14:paraId="62891151" w14:textId="77777777" w:rsidR="00855CE4" w:rsidRPr="00855CE4" w:rsidRDefault="00855CE4" w:rsidP="00855CE4">
      <w:pPr>
        <w:pStyle w:val="PlainText"/>
        <w:rPr>
          <w:bCs/>
          <w:sz w:val="22"/>
          <w:szCs w:val="22"/>
        </w:rPr>
      </w:pPr>
      <w:r w:rsidRPr="00855CE4">
        <w:rPr>
          <w:bCs/>
          <w:sz w:val="22"/>
          <w:szCs w:val="22"/>
        </w:rPr>
        <w:t xml:space="preserve">Participants can use their </w:t>
      </w:r>
      <w:proofErr w:type="spellStart"/>
      <w:r w:rsidRPr="00855CE4">
        <w:rPr>
          <w:bCs/>
          <w:sz w:val="22"/>
          <w:szCs w:val="22"/>
        </w:rPr>
        <w:t>epicurves</w:t>
      </w:r>
      <w:proofErr w:type="spellEnd"/>
      <w:r w:rsidRPr="00855CE4">
        <w:rPr>
          <w:bCs/>
          <w:sz w:val="22"/>
          <w:szCs w:val="22"/>
        </w:rPr>
        <w:t xml:space="preserve"> to determine the number of cases reporting symptom onset each day.</w:t>
      </w:r>
    </w:p>
    <w:p w14:paraId="2891633E" w14:textId="51C13ACC" w:rsidR="00145165" w:rsidRPr="00657FA7" w:rsidRDefault="00145165" w:rsidP="00145165">
      <w:pPr>
        <w:pStyle w:val="Heading4"/>
        <w:rPr>
          <w:color w:val="65A000"/>
        </w:rPr>
      </w:pPr>
      <w:r w:rsidRPr="00657FA7">
        <w:rPr>
          <w:color w:val="65A000"/>
        </w:rPr>
        <w:lastRenderedPageBreak/>
        <w:t>Debriefing: Create X-axis, Y-axis</w:t>
      </w:r>
    </w:p>
    <w:p w14:paraId="6C98FB5E" w14:textId="77777777" w:rsidR="00145165" w:rsidRDefault="00145165" w:rsidP="0014516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F2F12A7" wp14:editId="7BEB85B4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25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E09AF7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1EA5ACCE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F12A7" id="_x0000_s1035" type="#_x0000_t202" style="position:absolute;left:0;text-align:left;margin-left:306pt;margin-top:.95pt;width:166.5pt;height:148.6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" filled="f" stroked="f" strokeweight=".5pt">
                <v:textbox>
                  <w:txbxContent>
                    <w:p w14:paraId="17E09AF7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1EA5ACCE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575401B" wp14:editId="1F90FE13">
            <wp:extent cx="3294049" cy="1852903"/>
            <wp:effectExtent l="19050" t="19050" r="20955" b="14605"/>
            <wp:docPr id="2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94049" cy="18529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F027AE" w14:textId="03FBB634" w:rsidR="00145165" w:rsidRPr="00DC5720" w:rsidRDefault="00145165" w:rsidP="00145165">
      <w:pPr>
        <w:pStyle w:val="PlainText"/>
        <w:rPr>
          <w:bCs/>
          <w:sz w:val="22"/>
          <w:szCs w:val="22"/>
          <w:lang w:val="en-GB"/>
        </w:rPr>
      </w:pPr>
      <w:r w:rsidRPr="00DC5720">
        <w:rPr>
          <w:b/>
          <w:sz w:val="22"/>
          <w:szCs w:val="22"/>
        </w:rPr>
        <w:t xml:space="preserve">Say: </w:t>
      </w:r>
      <w:r w:rsidR="00855CE4">
        <w:rPr>
          <w:bCs/>
          <w:sz w:val="22"/>
          <w:szCs w:val="22"/>
          <w:lang w:val="en-GB"/>
        </w:rPr>
        <w:t>This is how you create X-axes and Y-axes.</w:t>
      </w:r>
    </w:p>
    <w:p w14:paraId="0D314929" w14:textId="4B5C6D2D" w:rsidR="00145165" w:rsidRPr="00657FA7" w:rsidRDefault="00145165" w:rsidP="00145165">
      <w:pPr>
        <w:pStyle w:val="Heading4"/>
        <w:rPr>
          <w:color w:val="65A000"/>
        </w:rPr>
      </w:pPr>
      <w:r w:rsidRPr="00657FA7">
        <w:rPr>
          <w:color w:val="65A000"/>
        </w:rPr>
        <w:t>Debriefing: Add data</w:t>
      </w:r>
    </w:p>
    <w:p w14:paraId="36D05D5F" w14:textId="77777777" w:rsidR="00145165" w:rsidRDefault="00145165" w:rsidP="0014516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93DFF77" wp14:editId="1A7E4688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6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17735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5336E9B2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DFF77" id="_x0000_s1036" type="#_x0000_t202" style="position:absolute;left:0;text-align:left;margin-left:306pt;margin-top:.95pt;width:166.5pt;height:148.6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" filled="f" stroked="f" strokeweight=".5pt">
                <v:textbox>
                  <w:txbxContent>
                    <w:p w14:paraId="20B17735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5336E9B2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964A220" wp14:editId="12FBDE71">
            <wp:extent cx="3294049" cy="1852902"/>
            <wp:effectExtent l="19050" t="19050" r="20955" b="14605"/>
            <wp:docPr id="6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7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94049" cy="18529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9AD72E" w14:textId="6DE27D55" w:rsidR="00145165" w:rsidRPr="00DC5720" w:rsidRDefault="00145165" w:rsidP="00145165">
      <w:pPr>
        <w:pStyle w:val="PlainText"/>
        <w:rPr>
          <w:bCs/>
          <w:sz w:val="22"/>
          <w:szCs w:val="22"/>
          <w:lang w:val="en-GB"/>
        </w:rPr>
      </w:pPr>
      <w:r w:rsidRPr="00DC5720">
        <w:rPr>
          <w:b/>
          <w:sz w:val="22"/>
          <w:szCs w:val="22"/>
        </w:rPr>
        <w:t xml:space="preserve">Say: </w:t>
      </w:r>
      <w:r w:rsidR="00855CE4">
        <w:rPr>
          <w:bCs/>
          <w:sz w:val="22"/>
          <w:szCs w:val="22"/>
          <w:lang w:val="en-GB"/>
        </w:rPr>
        <w:t>This is how you add data.</w:t>
      </w:r>
    </w:p>
    <w:p w14:paraId="6C125F4E" w14:textId="6EEC0754" w:rsidR="00145165" w:rsidRPr="00657FA7" w:rsidRDefault="00145165" w:rsidP="00145165">
      <w:pPr>
        <w:pStyle w:val="Heading4"/>
        <w:rPr>
          <w:color w:val="65A000"/>
        </w:rPr>
      </w:pPr>
      <w:r w:rsidRPr="00657FA7">
        <w:rPr>
          <w:color w:val="65A000"/>
        </w:rPr>
        <w:t>Debriefing: Add axis labels</w:t>
      </w:r>
    </w:p>
    <w:p w14:paraId="17DF2455" w14:textId="77777777" w:rsidR="00145165" w:rsidRDefault="00145165" w:rsidP="0014516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140EE6D" wp14:editId="03077423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105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D53EAD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16D2444C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0EE6D" id="_x0000_s1037" type="#_x0000_t202" style="position:absolute;left:0;text-align:left;margin-left:306pt;margin-top:.95pt;width:166.5pt;height:148.6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" filled="f" stroked="f" strokeweight=".5pt">
                <v:textbox>
                  <w:txbxContent>
                    <w:p w14:paraId="33D53EAD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16D2444C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FFF2075" wp14:editId="0D2B56A3">
            <wp:extent cx="3294049" cy="1852902"/>
            <wp:effectExtent l="19050" t="19050" r="20955" b="14605"/>
            <wp:docPr id="10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Picture 7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94049" cy="18529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81810E" w14:textId="5D7E85BB" w:rsidR="00145165" w:rsidRPr="00DC5720" w:rsidRDefault="00145165" w:rsidP="00145165">
      <w:pPr>
        <w:pStyle w:val="PlainText"/>
        <w:rPr>
          <w:bCs/>
          <w:sz w:val="22"/>
          <w:szCs w:val="22"/>
          <w:lang w:val="en-GB"/>
        </w:rPr>
      </w:pPr>
      <w:r w:rsidRPr="00DC5720">
        <w:rPr>
          <w:b/>
          <w:sz w:val="22"/>
          <w:szCs w:val="22"/>
        </w:rPr>
        <w:t xml:space="preserve">Say: </w:t>
      </w:r>
      <w:r w:rsidR="00855CE4">
        <w:rPr>
          <w:bCs/>
          <w:sz w:val="22"/>
          <w:szCs w:val="22"/>
          <w:lang w:val="en-GB"/>
        </w:rPr>
        <w:t>This is how you add axis labels.</w:t>
      </w:r>
    </w:p>
    <w:p w14:paraId="13455319" w14:textId="7A58CA8B" w:rsidR="00145165" w:rsidRPr="00657FA7" w:rsidRDefault="00145165" w:rsidP="00145165">
      <w:pPr>
        <w:pStyle w:val="Heading4"/>
        <w:rPr>
          <w:color w:val="65A000"/>
        </w:rPr>
      </w:pPr>
      <w:r w:rsidRPr="00657FA7">
        <w:rPr>
          <w:color w:val="65A000"/>
        </w:rPr>
        <w:lastRenderedPageBreak/>
        <w:t>Debriefing: Add graph title</w:t>
      </w:r>
    </w:p>
    <w:p w14:paraId="6591A073" w14:textId="77777777" w:rsidR="00145165" w:rsidRDefault="00145165" w:rsidP="00145165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1183BF18" wp14:editId="0646C60D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16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67912D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77394F26" w14:textId="77777777" w:rsidR="00145165" w:rsidRPr="002E182C" w:rsidRDefault="00145165" w:rsidP="00145165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3BF18" id="_x0000_s1038" type="#_x0000_t202" style="position:absolute;left:0;text-align:left;margin-left:306pt;margin-top:.95pt;width:166.5pt;height:148.6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" filled="f" stroked="f" strokeweight=".5pt">
                <v:textbox>
                  <w:txbxContent>
                    <w:p w14:paraId="4367912D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77394F26" w14:textId="77777777" w:rsidR="00145165" w:rsidRPr="002E182C" w:rsidRDefault="00145165" w:rsidP="00145165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4289B64" wp14:editId="45670C10">
            <wp:extent cx="3294048" cy="1852902"/>
            <wp:effectExtent l="19050" t="19050" r="20955" b="14605"/>
            <wp:docPr id="16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Picture 7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94048" cy="18529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E9EE09A" w14:textId="2800C1C7" w:rsidR="00855CE4" w:rsidRPr="00855CE4" w:rsidRDefault="00145165" w:rsidP="00855CE4">
      <w:pPr>
        <w:pStyle w:val="PlainText"/>
        <w:rPr>
          <w:b/>
          <w:sz w:val="22"/>
          <w:szCs w:val="22"/>
        </w:rPr>
      </w:pPr>
      <w:r w:rsidRPr="00DC5720">
        <w:rPr>
          <w:b/>
          <w:sz w:val="22"/>
          <w:szCs w:val="22"/>
        </w:rPr>
        <w:t xml:space="preserve">Say: </w:t>
      </w:r>
      <w:r w:rsidR="00855CE4" w:rsidRPr="00855CE4">
        <w:rPr>
          <w:bCs/>
          <w:sz w:val="22"/>
          <w:szCs w:val="22"/>
        </w:rPr>
        <w:t>This is the completed Epidemic Curve</w:t>
      </w:r>
      <w:r w:rsidR="00855CE4" w:rsidRPr="00855CE4">
        <w:rPr>
          <w:bCs/>
          <w:sz w:val="22"/>
          <w:szCs w:val="22"/>
        </w:rPr>
        <w:br/>
        <w:t>(axes, data, labels, title)</w:t>
      </w:r>
    </w:p>
    <w:p w14:paraId="1663BCA4" w14:textId="501B410C" w:rsidR="00457AAA" w:rsidRPr="00855CE4" w:rsidRDefault="00457AAA" w:rsidP="00145165">
      <w:pPr>
        <w:pStyle w:val="PlainText"/>
        <w:rPr>
          <w:bCs/>
          <w:sz w:val="22"/>
          <w:szCs w:val="22"/>
        </w:rPr>
      </w:pPr>
    </w:p>
    <w:p w14:paraId="0C9B0860" w14:textId="5E29B959" w:rsidR="002802CB" w:rsidRPr="00657FA7" w:rsidRDefault="0016074D" w:rsidP="002802CB">
      <w:pPr>
        <w:pStyle w:val="Heading4"/>
        <w:rPr>
          <w:color w:val="65A000"/>
        </w:rPr>
      </w:pPr>
      <w:r w:rsidRPr="00657FA7">
        <w:rPr>
          <w:color w:val="65A000"/>
        </w:rPr>
        <w:t>References and guidelines</w:t>
      </w:r>
    </w:p>
    <w:p w14:paraId="329D0DDD" w14:textId="77777777" w:rsidR="002802CB" w:rsidRDefault="002802CB" w:rsidP="002802CB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CF652E8" wp14:editId="00D75D56">
                <wp:simplePos x="0" y="0"/>
                <wp:positionH relativeFrom="column">
                  <wp:posOffset>3886200</wp:posOffset>
                </wp:positionH>
                <wp:positionV relativeFrom="paragraph">
                  <wp:posOffset>12065</wp:posOffset>
                </wp:positionV>
                <wp:extent cx="2114550" cy="1887220"/>
                <wp:effectExtent l="0" t="0" r="0" b="0"/>
                <wp:wrapNone/>
                <wp:docPr id="99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258B15" w14:textId="77777777" w:rsidR="002802CB" w:rsidRPr="002E182C" w:rsidRDefault="002802CB" w:rsidP="002802CB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1E557C39" w14:textId="77777777" w:rsidR="002802CB" w:rsidRPr="002E182C" w:rsidRDefault="002802CB" w:rsidP="002802CB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52E8" id="_x0000_s1039" type="#_x0000_t202" style="position:absolute;left:0;text-align:left;margin-left:306pt;margin-top:.95pt;width:166.5pt;height:148.6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" filled="f" stroked="f" strokeweight=".5pt">
                <v:textbox>
                  <w:txbxContent>
                    <w:p w14:paraId="3F258B15" w14:textId="77777777" w:rsidR="002802CB" w:rsidRPr="002E182C" w:rsidRDefault="002802CB" w:rsidP="002802CB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1E557C39" w14:textId="77777777" w:rsidR="002802CB" w:rsidRPr="002E182C" w:rsidRDefault="002802CB" w:rsidP="002802CB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124518E" wp14:editId="54F11B8D">
            <wp:extent cx="3294026" cy="1852890"/>
            <wp:effectExtent l="19050" t="19050" r="20955" b="14605"/>
            <wp:docPr id="10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7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94026" cy="1852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FE6DF04" w14:textId="77777777" w:rsidR="00145165" w:rsidRPr="00DC5720" w:rsidRDefault="002802CB" w:rsidP="00145165">
      <w:pPr>
        <w:pStyle w:val="PlainText"/>
        <w:rPr>
          <w:bCs/>
          <w:sz w:val="22"/>
          <w:szCs w:val="22"/>
        </w:rPr>
      </w:pPr>
      <w:r w:rsidRPr="00DC5720">
        <w:rPr>
          <w:b/>
          <w:sz w:val="22"/>
          <w:szCs w:val="22"/>
        </w:rPr>
        <w:t xml:space="preserve">Say: </w:t>
      </w:r>
      <w:r w:rsidR="00145165" w:rsidRPr="00DC5720">
        <w:rPr>
          <w:bCs/>
          <w:sz w:val="22"/>
          <w:szCs w:val="22"/>
        </w:rPr>
        <w:t>This exercise was adapted from FETP Frontline training materials.</w:t>
      </w:r>
    </w:p>
    <w:p w14:paraId="47066788" w14:textId="77777777" w:rsidR="00145165" w:rsidRPr="00145165" w:rsidRDefault="00145165" w:rsidP="00145165">
      <w:pPr>
        <w:pStyle w:val="PlainText"/>
        <w:rPr>
          <w:bCs/>
          <w:sz w:val="24"/>
          <w:szCs w:val="24"/>
        </w:rPr>
      </w:pPr>
    </w:p>
    <w:p w14:paraId="5BBEA665" w14:textId="77777777" w:rsidR="00145165" w:rsidRPr="00DC5720" w:rsidRDefault="00145165" w:rsidP="00145165">
      <w:pPr>
        <w:pStyle w:val="PlainText"/>
        <w:rPr>
          <w:bCs/>
          <w:sz w:val="22"/>
          <w:szCs w:val="22"/>
        </w:rPr>
      </w:pPr>
      <w:r w:rsidRPr="00DC5720">
        <w:rPr>
          <w:bCs/>
          <w:sz w:val="22"/>
          <w:szCs w:val="22"/>
        </w:rPr>
        <w:t>CDC Field Epidemiology Training Program- Frontline training slides, December 2015 &amp; February 2016</w:t>
      </w:r>
    </w:p>
    <w:p w14:paraId="3FCF6B1F" w14:textId="7491BBA1" w:rsidR="00145165" w:rsidRPr="00246019" w:rsidRDefault="00145165" w:rsidP="00145165">
      <w:pPr>
        <w:pStyle w:val="PlainText"/>
        <w:rPr>
          <w:bCs/>
          <w:sz w:val="22"/>
          <w:szCs w:val="22"/>
          <w:lang w:val="fr-FR"/>
        </w:rPr>
      </w:pPr>
      <w:r w:rsidRPr="00DC5720">
        <w:rPr>
          <w:bCs/>
          <w:sz w:val="22"/>
          <w:szCs w:val="22"/>
        </w:rPr>
        <w:t xml:space="preserve">Centers for Disease Control and Prevention (CDC). Introduction to Public Health. In: Public Health 101 Series. Atlanta, GA: U.S. Department of Health and Human Services, CDC; 2014. </w:t>
      </w:r>
      <w:proofErr w:type="spellStart"/>
      <w:r w:rsidRPr="00246019">
        <w:rPr>
          <w:bCs/>
          <w:sz w:val="22"/>
          <w:szCs w:val="22"/>
          <w:lang w:val="fr-FR"/>
        </w:rPr>
        <w:t>Available</w:t>
      </w:r>
      <w:proofErr w:type="spellEnd"/>
      <w:r w:rsidRPr="00246019">
        <w:rPr>
          <w:bCs/>
          <w:sz w:val="22"/>
          <w:szCs w:val="22"/>
          <w:lang w:val="fr-FR"/>
        </w:rPr>
        <w:t xml:space="preserve"> at:</w:t>
      </w:r>
    </w:p>
    <w:p w14:paraId="134D533D" w14:textId="15DC34B9" w:rsidR="00145165" w:rsidRPr="00246019" w:rsidRDefault="00145165" w:rsidP="00145165">
      <w:pPr>
        <w:pStyle w:val="PlainText"/>
        <w:rPr>
          <w:bCs/>
          <w:sz w:val="22"/>
          <w:szCs w:val="22"/>
          <w:lang w:val="fr-FR"/>
        </w:rPr>
      </w:pPr>
      <w:r w:rsidRPr="00246019">
        <w:rPr>
          <w:bCs/>
          <w:sz w:val="22"/>
          <w:szCs w:val="22"/>
          <w:lang w:val="fr-FR"/>
        </w:rPr>
        <w:t> </w:t>
      </w:r>
      <w:hyperlink r:id="rId26" w:history="1">
        <w:r w:rsidR="00FC74FF" w:rsidRPr="009A0B1C">
          <w:rPr>
            <w:rStyle w:val="Hyperlink"/>
            <w:bCs/>
            <w:sz w:val="22"/>
            <w:szCs w:val="22"/>
            <w:lang w:val="fr-FR"/>
          </w:rPr>
          <w:t>https://www.cdc.gov/publichealth101/epidemiology.html</w:t>
        </w:r>
      </w:hyperlink>
      <w:r w:rsidR="00FC74FF">
        <w:rPr>
          <w:bCs/>
          <w:sz w:val="22"/>
          <w:szCs w:val="22"/>
          <w:lang w:val="fr-FR"/>
        </w:rPr>
        <w:t xml:space="preserve"> </w:t>
      </w:r>
    </w:p>
    <w:p w14:paraId="500947C8" w14:textId="3E829D6D" w:rsidR="00AD2805" w:rsidRPr="00246019" w:rsidRDefault="00145165" w:rsidP="00145165">
      <w:pPr>
        <w:pStyle w:val="PlainText"/>
        <w:ind w:left="0" w:firstLine="720"/>
        <w:rPr>
          <w:bCs/>
          <w:sz w:val="22"/>
          <w:szCs w:val="22"/>
          <w:lang w:val="fr-FR"/>
        </w:rPr>
      </w:pPr>
      <w:r w:rsidRPr="00246019">
        <w:rPr>
          <w:bCs/>
          <w:sz w:val="22"/>
          <w:szCs w:val="22"/>
          <w:lang w:val="fr-FR"/>
        </w:rPr>
        <w:t xml:space="preserve"> </w:t>
      </w:r>
      <w:hyperlink r:id="rId27" w:history="1">
        <w:r w:rsidR="00FC74FF" w:rsidRPr="009A0B1C">
          <w:rPr>
            <w:rStyle w:val="Hyperlink"/>
            <w:bCs/>
            <w:sz w:val="22"/>
            <w:szCs w:val="22"/>
            <w:lang w:val="fr-FR"/>
          </w:rPr>
          <w:t>https://www.cdc.gov/training/quicklearns/createepi</w:t>
        </w:r>
      </w:hyperlink>
      <w:r w:rsidR="00FC74FF">
        <w:rPr>
          <w:bCs/>
          <w:sz w:val="22"/>
          <w:szCs w:val="22"/>
          <w:lang w:val="fr-FR"/>
        </w:rPr>
        <w:t xml:space="preserve"> </w:t>
      </w:r>
      <w:r w:rsidRPr="00246019">
        <w:rPr>
          <w:bCs/>
          <w:sz w:val="22"/>
          <w:szCs w:val="22"/>
          <w:lang w:val="fr-FR"/>
        </w:rPr>
        <w:t xml:space="preserve"> </w:t>
      </w:r>
    </w:p>
    <w:p w14:paraId="76CA48D8" w14:textId="77777777" w:rsidR="00855CE4" w:rsidRPr="00FC74FF" w:rsidRDefault="00855CE4" w:rsidP="001A4C1B">
      <w:pPr>
        <w:pStyle w:val="Heading3"/>
        <w:rPr>
          <w:color w:val="C00000"/>
          <w:lang w:val="fr-FR"/>
        </w:rPr>
      </w:pPr>
      <w:bookmarkStart w:id="25" w:name="_Toc7705964"/>
      <w:bookmarkStart w:id="26" w:name="_Toc125474988"/>
      <w:bookmarkEnd w:id="21"/>
      <w:bookmarkEnd w:id="22"/>
      <w:bookmarkEnd w:id="23"/>
    </w:p>
    <w:p w14:paraId="082EE1A7" w14:textId="77777777" w:rsidR="00855CE4" w:rsidRPr="00FC74FF" w:rsidRDefault="00855CE4" w:rsidP="001A4C1B">
      <w:pPr>
        <w:pStyle w:val="Heading3"/>
        <w:rPr>
          <w:color w:val="C00000"/>
          <w:lang w:val="fr-FR"/>
        </w:rPr>
      </w:pPr>
    </w:p>
    <w:p w14:paraId="1ECC750C" w14:textId="495976C9" w:rsidR="001A4C1B" w:rsidRPr="001A4C1B" w:rsidRDefault="001A4C1B" w:rsidP="001A4C1B">
      <w:pPr>
        <w:pStyle w:val="Heading3"/>
        <w:rPr>
          <w:color w:val="C00000"/>
        </w:rPr>
      </w:pPr>
      <w:r>
        <w:rPr>
          <w:color w:val="C00000"/>
        </w:rPr>
        <w:lastRenderedPageBreak/>
        <w:t>Thank you!</w:t>
      </w:r>
      <w:bookmarkStart w:id="27" w:name="_Toc7705965"/>
      <w:bookmarkEnd w:id="25"/>
      <w:bookmarkEnd w:id="26"/>
    </w:p>
    <w:p w14:paraId="06F3CCB7" w14:textId="63ADDD27" w:rsidR="001A4C1B" w:rsidRDefault="00D52C04" w:rsidP="001A4C1B">
      <w:pPr>
        <w:pStyle w:val="PlainText"/>
      </w:pPr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5BDA700" wp14:editId="3E647A0E">
                <wp:simplePos x="0" y="0"/>
                <wp:positionH relativeFrom="column">
                  <wp:posOffset>3882390</wp:posOffset>
                </wp:positionH>
                <wp:positionV relativeFrom="paragraph">
                  <wp:posOffset>20320</wp:posOffset>
                </wp:positionV>
                <wp:extent cx="2114550" cy="1887220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2DD5B2" w14:textId="77777777" w:rsidR="00D52C04" w:rsidRPr="002E182C" w:rsidRDefault="00D52C04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496BC928" w14:textId="77777777" w:rsidR="00D52C04" w:rsidRPr="002E182C" w:rsidRDefault="00D52C04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>
                              <w:rPr>
                                <w:color w:val="A6A6A6" w:themeColor="background1" w:themeShade="A6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DA700" id="Text Box 49" o:spid="_x0000_s1040" type="#_x0000_t202" style="position:absolute;left:0;text-align:left;margin-left:305.7pt;margin-top:1.6pt;width:166.5pt;height:148.6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" filled="f" stroked="f" strokeweight=".5pt">
                <v:textbox>
                  <w:txbxContent>
                    <w:p w14:paraId="102DD5B2" w14:textId="77777777" w:rsidR="00D52C04" w:rsidRPr="002E182C" w:rsidRDefault="00D52C04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496BC928" w14:textId="77777777" w:rsidR="00D52C04" w:rsidRPr="002E182C" w:rsidRDefault="00D52C04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  <w:r>
                        <w:rPr>
                          <w:color w:val="A6A6A6" w:themeColor="background1" w:themeShade="A6"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  <w:r w:rsidR="001A4C1B">
        <w:rPr>
          <w:noProof/>
        </w:rPr>
        <w:drawing>
          <wp:inline distT="0" distB="0" distL="0" distR="0" wp14:anchorId="08737E7C" wp14:editId="4C6AE6AC">
            <wp:extent cx="3392127" cy="1908071"/>
            <wp:effectExtent l="19050" t="19050" r="18415" b="1651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392127" cy="190807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30ABD8" w14:textId="47F628C3" w:rsidR="00A940D5" w:rsidRPr="00DC5720" w:rsidRDefault="00A940D5" w:rsidP="00A940D5">
      <w:pPr>
        <w:pStyle w:val="PlainText"/>
        <w:rPr>
          <w:sz w:val="22"/>
          <w:szCs w:val="16"/>
        </w:rPr>
      </w:pPr>
      <w:r w:rsidRPr="00DC5720">
        <w:rPr>
          <w:b/>
          <w:sz w:val="22"/>
          <w:szCs w:val="16"/>
        </w:rPr>
        <w:t>Display slide and tell</w:t>
      </w:r>
      <w:r w:rsidRPr="00DC5720">
        <w:rPr>
          <w:sz w:val="22"/>
          <w:szCs w:val="16"/>
        </w:rPr>
        <w:t xml:space="preserve"> participants the session is closing.</w:t>
      </w:r>
    </w:p>
    <w:p w14:paraId="0B3D5F54" w14:textId="21435CF0" w:rsidR="00A940D5" w:rsidRDefault="00A940D5" w:rsidP="00A940D5">
      <w:pPr>
        <w:pStyle w:val="PlainText"/>
        <w:rPr>
          <w:sz w:val="22"/>
          <w:szCs w:val="16"/>
        </w:rPr>
      </w:pPr>
      <w:r w:rsidRPr="00DC5720">
        <w:rPr>
          <w:b/>
          <w:sz w:val="22"/>
          <w:szCs w:val="16"/>
        </w:rPr>
        <w:t xml:space="preserve">Ask </w:t>
      </w:r>
      <w:r w:rsidRPr="00DC5720">
        <w:rPr>
          <w:sz w:val="22"/>
          <w:szCs w:val="16"/>
        </w:rPr>
        <w:t>for and address any outstanding questions or comments.</w:t>
      </w:r>
    </w:p>
    <w:p w14:paraId="30511996" w14:textId="324F6463" w:rsidR="00EE31FA" w:rsidRDefault="00EE31FA" w:rsidP="00A940D5">
      <w:pPr>
        <w:pStyle w:val="PlainText"/>
        <w:rPr>
          <w:sz w:val="22"/>
          <w:szCs w:val="16"/>
        </w:rPr>
      </w:pPr>
    </w:p>
    <w:p w14:paraId="2ACAFC16" w14:textId="77777777" w:rsidR="00EE31FA" w:rsidRPr="00DC5720" w:rsidRDefault="00EE31FA" w:rsidP="00A940D5">
      <w:pPr>
        <w:pStyle w:val="PlainText"/>
        <w:rPr>
          <w:sz w:val="22"/>
          <w:szCs w:val="16"/>
        </w:rPr>
      </w:pPr>
    </w:p>
    <w:p w14:paraId="5421B7DD" w14:textId="562E9D78" w:rsidR="003D2901" w:rsidRPr="001B12BC" w:rsidRDefault="003D2901" w:rsidP="001B12BC">
      <w:pPr>
        <w:rPr>
          <w:rFonts w:ascii="Franklin Gothic Book" w:eastAsia="Times New Roman" w:hAnsi="Franklin Gothic Book" w:cs="Courier New"/>
          <w:sz w:val="26"/>
        </w:rPr>
      </w:pPr>
    </w:p>
    <w:p w14:paraId="2170CB94" w14:textId="6B94EE15" w:rsidR="00AD7739" w:rsidRPr="00A940D5" w:rsidRDefault="00D52C04" w:rsidP="00A940D5">
      <w:pPr>
        <w:pStyle w:val="Heading3"/>
        <w:rPr>
          <w:color w:val="C00000"/>
        </w:rPr>
      </w:pPr>
      <w:bookmarkStart w:id="28" w:name="_Toc125474989"/>
      <w:bookmarkEnd w:id="1"/>
      <w:bookmarkEnd w:id="27"/>
      <w:r>
        <w:rPr>
          <w:noProof/>
          <w:color w:val="9BBB59" w:themeColor="accent3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54D957C" wp14:editId="3994999C">
                <wp:simplePos x="0" y="0"/>
                <wp:positionH relativeFrom="column">
                  <wp:posOffset>3882390</wp:posOffset>
                </wp:positionH>
                <wp:positionV relativeFrom="paragraph">
                  <wp:posOffset>514350</wp:posOffset>
                </wp:positionV>
                <wp:extent cx="2114550" cy="1887220"/>
                <wp:effectExtent l="0" t="0" r="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887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E5434" w14:textId="77777777" w:rsidR="00D52C04" w:rsidRPr="002E182C" w:rsidRDefault="00D52C04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Your notes: _________________</w:t>
                            </w:r>
                          </w:p>
                          <w:p w14:paraId="5B51194B" w14:textId="77777777" w:rsidR="00D52C04" w:rsidRPr="002E182C" w:rsidRDefault="00D52C04">
                            <w:pPr>
                              <w:rPr>
                                <w:color w:val="A6A6A6" w:themeColor="background1" w:themeShade="A6"/>
                              </w:rPr>
                            </w:pPr>
                            <w:r w:rsidRPr="002E182C">
                              <w:rPr>
                                <w:color w:val="A6A6A6" w:themeColor="background1" w:themeShade="A6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>
                              <w:rPr>
                                <w:color w:val="A6A6A6" w:themeColor="background1" w:themeShade="A6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D957C" id="Text Box 51" o:spid="_x0000_s1041" type="#_x0000_t202" style="position:absolute;margin-left:305.7pt;margin-top:40.5pt;width:166.5pt;height:148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" filled="f" stroked="f" strokeweight=".5pt">
                <v:textbox>
                  <w:txbxContent>
                    <w:p w14:paraId="3BDE5434" w14:textId="77777777" w:rsidR="00D52C04" w:rsidRPr="002E182C" w:rsidRDefault="00D52C04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Your notes: _________________</w:t>
                      </w:r>
                    </w:p>
                    <w:p w14:paraId="5B51194B" w14:textId="77777777" w:rsidR="00D52C04" w:rsidRPr="002E182C" w:rsidRDefault="00D52C04">
                      <w:pPr>
                        <w:rPr>
                          <w:color w:val="A6A6A6" w:themeColor="background1" w:themeShade="A6"/>
                        </w:rPr>
                      </w:pPr>
                      <w:r w:rsidRPr="002E182C">
                        <w:rPr>
                          <w:color w:val="A6A6A6" w:themeColor="background1" w:themeShade="A6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  <w:r>
                        <w:rPr>
                          <w:color w:val="A6A6A6" w:themeColor="background1" w:themeShade="A6"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  <w:r w:rsidR="00A940D5">
        <w:rPr>
          <w:color w:val="C00000"/>
        </w:rPr>
        <w:t>Disclaimer</w:t>
      </w:r>
      <w:bookmarkEnd w:id="28"/>
    </w:p>
    <w:p w14:paraId="349546BF" w14:textId="732153DA" w:rsidR="00A940D5" w:rsidRDefault="00A940D5" w:rsidP="001A4C1B">
      <w:pPr>
        <w:pStyle w:val="PlainText"/>
      </w:pPr>
      <w:r>
        <w:rPr>
          <w:noProof/>
        </w:rPr>
        <w:drawing>
          <wp:inline distT="0" distB="0" distL="0" distR="0" wp14:anchorId="553B7911" wp14:editId="6CC3D851">
            <wp:extent cx="3377710" cy="1899961"/>
            <wp:effectExtent l="19050" t="19050" r="13335" b="2413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77710" cy="189996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FEB277" w14:textId="77777777" w:rsidR="00CD626E" w:rsidRPr="001A4C1B" w:rsidRDefault="00CD626E" w:rsidP="00855CE4">
      <w:pPr>
        <w:pStyle w:val="PlainText"/>
        <w:ind w:left="0"/>
      </w:pPr>
    </w:p>
    <w:sectPr w:rsidR="00CD626E" w:rsidRPr="001A4C1B" w:rsidSect="007F5130">
      <w:footerReference w:type="default" r:id="rId30"/>
      <w:footerReference w:type="first" r:id="rId31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E8AB0F" w14:textId="77777777" w:rsidR="001E0B0C" w:rsidRDefault="001E0B0C" w:rsidP="00E4513B">
      <w:r>
        <w:separator/>
      </w:r>
    </w:p>
  </w:endnote>
  <w:endnote w:type="continuationSeparator" w:id="0">
    <w:p w14:paraId="6A2B131B" w14:textId="77777777" w:rsidR="001E0B0C" w:rsidRDefault="001E0B0C" w:rsidP="00E4513B">
      <w:r>
        <w:continuationSeparator/>
      </w:r>
    </w:p>
  </w:endnote>
  <w:endnote w:type="continuationNotice" w:id="1">
    <w:p w14:paraId="4A2DD64F" w14:textId="77777777" w:rsidR="001E0B0C" w:rsidRDefault="001E0B0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EE"/>
    <w:family w:val="swiss"/>
    <w:pitch w:val="variable"/>
    <w:sig w:usb0="600002F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DD7F9" w14:textId="5F4C1CCC" w:rsidR="007F5130" w:rsidRPr="005C42C1" w:rsidRDefault="007F5130">
    <w:pPr>
      <w:pStyle w:val="Footer"/>
      <w:jc w:val="center"/>
      <w:rPr>
        <w:caps/>
        <w:noProof/>
        <w:color w:val="4F81BD" w:themeColor="accent1"/>
        <w:sz w:val="18"/>
        <w:szCs w:val="18"/>
      </w:rPr>
    </w:pPr>
    <w:r w:rsidRPr="004417AD">
      <w:rPr>
        <w:noProof/>
        <w:color w:val="808080" w:themeColor="background1" w:themeShade="80"/>
        <w:sz w:val="18"/>
        <w:szCs w:val="18"/>
        <w:lang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3FE23A0" wp14:editId="08229E7F">
              <wp:simplePos x="0" y="0"/>
              <wp:positionH relativeFrom="column">
                <wp:posOffset>-505118</wp:posOffset>
              </wp:positionH>
              <wp:positionV relativeFrom="paragraph">
                <wp:posOffset>86220</wp:posOffset>
              </wp:positionV>
              <wp:extent cx="1560576" cy="518795"/>
              <wp:effectExtent l="0" t="0" r="0" b="0"/>
              <wp:wrapNone/>
              <wp:docPr id="68" name="Text Box 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60576" cy="5187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9FC94E" w14:textId="77777777" w:rsidR="007F5130" w:rsidRDefault="007F5130" w:rsidP="007F5130"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64AC47FD" wp14:editId="4052A36E">
                                <wp:extent cx="1125415" cy="344343"/>
                                <wp:effectExtent l="0" t="0" r="5080" b="0"/>
                                <wp:docPr id="10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FE23A0" id="_x0000_t202" coordsize="21600,21600" o:spt="202" path="m,l,21600r21600,l21600,xe">
              <v:stroke joinstyle="miter"/>
              <v:path gradientshapeok="t" o:connecttype="rect"/>
            </v:shapetype>
            <v:shape id="Text Box 68" o:spid="_x0000_s1042" type="#_x0000_t202" style="position:absolute;left:0;text-align:left;margin-left:-39.75pt;margin-top:6.8pt;width:122.9pt;height:40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" filled="f" stroked="f" strokeweight=".5pt">
              <v:textbox>
                <w:txbxContent>
                  <w:p w14:paraId="679FC94E" w14:textId="77777777" w:rsidR="007F5130" w:rsidRDefault="007F5130" w:rsidP="007F5130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 wp14:anchorId="64AC47FD" wp14:editId="4052A36E">
                          <wp:extent cx="1125415" cy="344343"/>
                          <wp:effectExtent l="0" t="0" r="5080" b="0"/>
                          <wp:docPr id="10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4417AD">
      <w:rPr>
        <w:noProof/>
        <w:color w:val="808080" w:themeColor="background1" w:themeShade="80"/>
        <w:sz w:val="18"/>
        <w:szCs w:val="18"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8924B4B" wp14:editId="2F7279B4">
              <wp:simplePos x="0" y="0"/>
              <wp:positionH relativeFrom="column">
                <wp:posOffset>5606415</wp:posOffset>
              </wp:positionH>
              <wp:positionV relativeFrom="paragraph">
                <wp:posOffset>89535</wp:posOffset>
              </wp:positionV>
              <wp:extent cx="650240" cy="585470"/>
              <wp:effectExtent l="0" t="0" r="0" b="0"/>
              <wp:wrapNone/>
              <wp:docPr id="67" name="Text Box 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240" cy="5854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FD61026" w14:textId="77777777" w:rsidR="007F5130" w:rsidRDefault="007F5130" w:rsidP="007F5130">
                          <w:r w:rsidRPr="00DF1077"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177E1C1D" wp14:editId="5C0930BE">
                                <wp:extent cx="435360" cy="451485"/>
                                <wp:effectExtent l="0" t="0" r="0" b="5715"/>
                                <wp:docPr id="11" name="Picture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8924B4B" id="Text Box 67" o:spid="_x0000_s1043" type="#_x0000_t202" style="position:absolute;left:0;text-align:left;margin-left:441.45pt;margin-top:7.05pt;width:51.2pt;height:46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" filled="f" stroked="f" strokeweight=".5pt">
              <v:textbox>
                <w:txbxContent>
                  <w:p w14:paraId="0FD61026" w14:textId="77777777" w:rsidR="007F5130" w:rsidRDefault="007F5130" w:rsidP="007F5130">
                    <w:r w:rsidRPr="00DF1077">
                      <w:rPr>
                        <w:noProof/>
                        <w:lang w:eastAsia="fr-FR"/>
                      </w:rPr>
                      <w:drawing>
                        <wp:inline distT="0" distB="0" distL="0" distR="0" wp14:anchorId="177E1C1D" wp14:editId="5C0930BE">
                          <wp:extent cx="435360" cy="451485"/>
                          <wp:effectExtent l="0" t="0" r="0" b="5715"/>
                          <wp:docPr id="11" name="Picture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4417AD">
      <w:rPr>
        <w:caps/>
        <w:color w:val="808080" w:themeColor="background1" w:themeShade="80"/>
        <w:sz w:val="18"/>
        <w:szCs w:val="18"/>
      </w:rPr>
      <w:fldChar w:fldCharType="begin"/>
    </w:r>
    <w:r w:rsidRPr="004417AD">
      <w:rPr>
        <w:caps/>
        <w:color w:val="808080" w:themeColor="background1" w:themeShade="80"/>
        <w:sz w:val="18"/>
        <w:szCs w:val="18"/>
      </w:rPr>
      <w:instrText xml:space="preserve"> PAGE   \* MERGEFORMAT </w:instrText>
    </w:r>
    <w:r w:rsidRPr="004417AD">
      <w:rPr>
        <w:caps/>
        <w:color w:val="808080" w:themeColor="background1" w:themeShade="80"/>
        <w:sz w:val="18"/>
        <w:szCs w:val="18"/>
      </w:rPr>
      <w:fldChar w:fldCharType="separate"/>
    </w:r>
    <w:r w:rsidRPr="004417AD">
      <w:rPr>
        <w:caps/>
        <w:noProof/>
        <w:color w:val="808080" w:themeColor="background1" w:themeShade="80"/>
        <w:sz w:val="18"/>
        <w:szCs w:val="18"/>
      </w:rPr>
      <w:t>2</w:t>
    </w:r>
    <w:r w:rsidRPr="004417AD">
      <w:rPr>
        <w:caps/>
        <w:noProof/>
        <w:color w:val="808080" w:themeColor="background1" w:themeShade="80"/>
        <w:sz w:val="18"/>
        <w:szCs w:val="18"/>
      </w:rPr>
      <w:fldChar w:fldCharType="end"/>
    </w:r>
  </w:p>
  <w:p w14:paraId="38AD4CBC" w14:textId="1A728203" w:rsidR="00E107B9" w:rsidRPr="00E82697" w:rsidRDefault="007F5130" w:rsidP="00E82697">
    <w:pPr>
      <w:pStyle w:val="Footer"/>
      <w:tabs>
        <w:tab w:val="clear" w:pos="4320"/>
        <w:tab w:val="clear" w:pos="8640"/>
        <w:tab w:val="right" w:pos="9180"/>
      </w:tabs>
      <w:rPr>
        <w:sz w:val="20"/>
      </w:rPr>
    </w:pPr>
    <w:r w:rsidRPr="006D431F">
      <w:rPr>
        <w:rFonts w:asciiTheme="majorHAnsi" w:eastAsiaTheme="majorEastAsia" w:hAnsiTheme="majorHAnsi" w:cstheme="majorBidi"/>
        <w:noProof/>
        <w:color w:val="808080" w:themeColor="background1" w:themeShade="80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F348B72" wp14:editId="306B7F20">
              <wp:simplePos x="0" y="0"/>
              <wp:positionH relativeFrom="column">
                <wp:posOffset>1059138</wp:posOffset>
              </wp:positionH>
              <wp:positionV relativeFrom="paragraph">
                <wp:posOffset>40088</wp:posOffset>
              </wp:positionV>
              <wp:extent cx="4140073" cy="386715"/>
              <wp:effectExtent l="0" t="0" r="0" b="0"/>
              <wp:wrapNone/>
              <wp:docPr id="66" name="Text Box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40073" cy="3867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6661C0E" w14:textId="7F3D0CEA" w:rsidR="007F5130" w:rsidRPr="00D52C04" w:rsidRDefault="007F5130" w:rsidP="007F5130">
                          <w:pPr>
                            <w:jc w:val="center"/>
                            <w:rPr>
                              <w:rFonts w:cstheme="minorHAnsi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 w:rsidRPr="00D52C04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RRT</w:t>
                          </w:r>
                          <w:r w:rsidR="000E79B6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Advanced</w:t>
                          </w:r>
                          <w:r w:rsidRPr="00D52C04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Training </w:t>
                          </w:r>
                          <w:r w:rsidR="000E79B6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Package </w:t>
                          </w:r>
                          <w:r w:rsidR="00452389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–</w:t>
                          </w:r>
                          <w:r w:rsidR="00F40FF9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</w:t>
                          </w:r>
                          <w:r w:rsidR="00EE31FA" w:rsidRPr="00EE31FA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B4.2 Epicurve</w:t>
                          </w:r>
                          <w:r w:rsidR="00FC74FF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V1 January 2023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6F348B72" id="Text Box 66" o:spid="_x0000_s1044" type="#_x0000_t202" style="position:absolute;margin-left:83.4pt;margin-top:3.15pt;width:326pt;height:30.4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" filled="f" stroked="f" strokeweight=".5pt">
              <v:textbox>
                <w:txbxContent>
                  <w:p w14:paraId="26661C0E" w14:textId="7F3D0CEA" w:rsidR="007F5130" w:rsidRPr="00D52C04" w:rsidRDefault="007F5130" w:rsidP="007F5130">
                    <w:pPr>
                      <w:jc w:val="center"/>
                      <w:rPr>
                        <w:rFonts w:cstheme="minorHAnsi"/>
                        <w:color w:val="808080" w:themeColor="background1" w:themeShade="80"/>
                        <w:sz w:val="18"/>
                        <w:szCs w:val="18"/>
                      </w:rPr>
                    </w:pPr>
                    <w:r w:rsidRPr="00D52C04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RRT</w:t>
                    </w:r>
                    <w:r w:rsidR="000E79B6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 Advanced</w:t>
                    </w:r>
                    <w:r w:rsidRPr="00D52C04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 Training </w:t>
                    </w:r>
                    <w:r w:rsidR="000E79B6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Package </w:t>
                    </w:r>
                    <w:r w:rsidR="00452389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–</w:t>
                    </w:r>
                    <w:r w:rsidR="00F40FF9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 </w:t>
                    </w:r>
                    <w:r w:rsidR="00EE31FA" w:rsidRPr="00EE31FA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B4.2 Epicurve</w:t>
                    </w:r>
                    <w:r w:rsidR="00FC74FF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 V1 January 2023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7920F" w14:textId="33272A4E" w:rsidR="007F5130" w:rsidRDefault="007F5130">
    <w:pPr>
      <w:pStyle w:val="Footer"/>
    </w:pPr>
    <w:r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008EC6B6" wp14:editId="4527DB93">
          <wp:simplePos x="0" y="0"/>
          <wp:positionH relativeFrom="column">
            <wp:posOffset>-312918</wp:posOffset>
          </wp:positionH>
          <wp:positionV relativeFrom="paragraph">
            <wp:posOffset>-635</wp:posOffset>
          </wp:positionV>
          <wp:extent cx="1378800" cy="421200"/>
          <wp:effectExtent l="0" t="0" r="5715" b="0"/>
          <wp:wrapNone/>
          <wp:docPr id="65" name="Image 2" descr="WHO-EN-C-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800" cy="42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FC0194" w14:textId="77777777" w:rsidR="001E0B0C" w:rsidRDefault="001E0B0C" w:rsidP="00E4513B">
      <w:r>
        <w:separator/>
      </w:r>
    </w:p>
  </w:footnote>
  <w:footnote w:type="continuationSeparator" w:id="0">
    <w:p w14:paraId="1EDF36CE" w14:textId="77777777" w:rsidR="001E0B0C" w:rsidRDefault="001E0B0C" w:rsidP="00E4513B">
      <w:r>
        <w:continuationSeparator/>
      </w:r>
    </w:p>
  </w:footnote>
  <w:footnote w:type="continuationNotice" w:id="1">
    <w:p w14:paraId="4644C161" w14:textId="77777777" w:rsidR="001E0B0C" w:rsidRDefault="001E0B0C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E260D"/>
    <w:multiLevelType w:val="hybridMultilevel"/>
    <w:tmpl w:val="D73E1E98"/>
    <w:lvl w:ilvl="0" w:tplc="F104E0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62C5E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764CA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F8BF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D8677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B5AC2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35CFB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32ECC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0A1B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8073577"/>
    <w:multiLevelType w:val="hybridMultilevel"/>
    <w:tmpl w:val="C40C84BA"/>
    <w:lvl w:ilvl="0" w:tplc="F87E7EC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817157D"/>
    <w:multiLevelType w:val="hybridMultilevel"/>
    <w:tmpl w:val="9206826A"/>
    <w:lvl w:ilvl="0" w:tplc="C0F885C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B83B72"/>
    <w:multiLevelType w:val="hybridMultilevel"/>
    <w:tmpl w:val="9428314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038746D"/>
    <w:multiLevelType w:val="hybridMultilevel"/>
    <w:tmpl w:val="BB9AA35E"/>
    <w:lvl w:ilvl="0" w:tplc="007AB6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09CE7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2802D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47CB4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FFCDA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CB0DE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C4CC2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FB021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6CAC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13CA5271"/>
    <w:multiLevelType w:val="hybridMultilevel"/>
    <w:tmpl w:val="E0EA2268"/>
    <w:lvl w:ilvl="0" w:tplc="79703CAE">
      <w:start w:val="1"/>
      <w:numFmt w:val="upperLetter"/>
      <w:lvlText w:val="%1."/>
      <w:lvlJc w:val="left"/>
      <w:pPr>
        <w:tabs>
          <w:tab w:val="num" w:pos="1080"/>
        </w:tabs>
        <w:ind w:left="1080" w:hanging="360"/>
      </w:pPr>
    </w:lvl>
    <w:lvl w:ilvl="1" w:tplc="3814D3E6" w:tentative="1">
      <w:start w:val="1"/>
      <w:numFmt w:val="upperLetter"/>
      <w:lvlText w:val="%2."/>
      <w:lvlJc w:val="left"/>
      <w:pPr>
        <w:tabs>
          <w:tab w:val="num" w:pos="1800"/>
        </w:tabs>
        <w:ind w:left="1800" w:hanging="360"/>
      </w:pPr>
    </w:lvl>
    <w:lvl w:ilvl="2" w:tplc="A8D0A7B8" w:tentative="1">
      <w:start w:val="1"/>
      <w:numFmt w:val="upperLetter"/>
      <w:lvlText w:val="%3."/>
      <w:lvlJc w:val="left"/>
      <w:pPr>
        <w:tabs>
          <w:tab w:val="num" w:pos="2520"/>
        </w:tabs>
        <w:ind w:left="2520" w:hanging="360"/>
      </w:pPr>
    </w:lvl>
    <w:lvl w:ilvl="3" w:tplc="D75094DE" w:tentative="1">
      <w:start w:val="1"/>
      <w:numFmt w:val="upperLetter"/>
      <w:lvlText w:val="%4."/>
      <w:lvlJc w:val="left"/>
      <w:pPr>
        <w:tabs>
          <w:tab w:val="num" w:pos="3240"/>
        </w:tabs>
        <w:ind w:left="3240" w:hanging="360"/>
      </w:pPr>
    </w:lvl>
    <w:lvl w:ilvl="4" w:tplc="A5621D64" w:tentative="1">
      <w:start w:val="1"/>
      <w:numFmt w:val="upperLetter"/>
      <w:lvlText w:val="%5."/>
      <w:lvlJc w:val="left"/>
      <w:pPr>
        <w:tabs>
          <w:tab w:val="num" w:pos="3960"/>
        </w:tabs>
        <w:ind w:left="3960" w:hanging="360"/>
      </w:pPr>
    </w:lvl>
    <w:lvl w:ilvl="5" w:tplc="EB28FBD8" w:tentative="1">
      <w:start w:val="1"/>
      <w:numFmt w:val="upperLetter"/>
      <w:lvlText w:val="%6."/>
      <w:lvlJc w:val="left"/>
      <w:pPr>
        <w:tabs>
          <w:tab w:val="num" w:pos="4680"/>
        </w:tabs>
        <w:ind w:left="4680" w:hanging="360"/>
      </w:pPr>
    </w:lvl>
    <w:lvl w:ilvl="6" w:tplc="56568808" w:tentative="1">
      <w:start w:val="1"/>
      <w:numFmt w:val="upperLetter"/>
      <w:lvlText w:val="%7."/>
      <w:lvlJc w:val="left"/>
      <w:pPr>
        <w:tabs>
          <w:tab w:val="num" w:pos="5400"/>
        </w:tabs>
        <w:ind w:left="5400" w:hanging="360"/>
      </w:pPr>
    </w:lvl>
    <w:lvl w:ilvl="7" w:tplc="41C465F8" w:tentative="1">
      <w:start w:val="1"/>
      <w:numFmt w:val="upperLetter"/>
      <w:lvlText w:val="%8."/>
      <w:lvlJc w:val="left"/>
      <w:pPr>
        <w:tabs>
          <w:tab w:val="num" w:pos="6120"/>
        </w:tabs>
        <w:ind w:left="6120" w:hanging="360"/>
      </w:pPr>
    </w:lvl>
    <w:lvl w:ilvl="8" w:tplc="4D6EF7D4" w:tentative="1">
      <w:start w:val="1"/>
      <w:numFmt w:val="upperLetter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6" w15:restartNumberingAfterBreak="0">
    <w:nsid w:val="188975DA"/>
    <w:multiLevelType w:val="hybridMultilevel"/>
    <w:tmpl w:val="FD381216"/>
    <w:lvl w:ilvl="0" w:tplc="3BDE15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94E5AE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7895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C481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EE26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0E0B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D4CCB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8C76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B781D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AF30A0D"/>
    <w:multiLevelType w:val="hybridMultilevel"/>
    <w:tmpl w:val="A984B99C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69272AF"/>
    <w:multiLevelType w:val="hybridMultilevel"/>
    <w:tmpl w:val="D37E324A"/>
    <w:lvl w:ilvl="0" w:tplc="8A8223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5EA7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A6D5A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094DB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A3C4D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E2865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D497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E5E46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D445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2B727AE1"/>
    <w:multiLevelType w:val="hybridMultilevel"/>
    <w:tmpl w:val="C864479C"/>
    <w:lvl w:ilvl="0" w:tplc="78DE77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ACC95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EC214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334F1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746E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3F0A2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06EC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0D4BB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C614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30060B4D"/>
    <w:multiLevelType w:val="hybridMultilevel"/>
    <w:tmpl w:val="62167AC8"/>
    <w:lvl w:ilvl="0" w:tplc="C324D6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0E5B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B42DE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D72A7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601C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7F681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BA29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D645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9A4B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376F5921"/>
    <w:multiLevelType w:val="hybridMultilevel"/>
    <w:tmpl w:val="2CF08224"/>
    <w:lvl w:ilvl="0" w:tplc="F87E7EC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4041D72"/>
    <w:multiLevelType w:val="multilevel"/>
    <w:tmpl w:val="203AA5B4"/>
    <w:styleLink w:val="DTNumbers"/>
    <w:lvl w:ilvl="0">
      <w:start w:val="1"/>
      <w:numFmt w:val="decimal"/>
      <w:pStyle w:val="Heading1N-ChapterTitle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N-SectionTitle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Heading3N-TopicTitle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Heading4N-SubTopicLabel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decimal"/>
      <w:pStyle w:val="Heading5N-MicroTopic"/>
      <w:lvlText w:val="%1.%2.%3.%4.%5"/>
      <w:lvlJc w:val="left"/>
      <w:pPr>
        <w:ind w:left="180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88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544107A0"/>
    <w:multiLevelType w:val="hybridMultilevel"/>
    <w:tmpl w:val="743EF702"/>
    <w:lvl w:ilvl="0" w:tplc="B14E727A">
      <w:start w:val="1"/>
      <w:numFmt w:val="bullet"/>
      <w:lvlRestart w:val="0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64DC0775"/>
    <w:multiLevelType w:val="hybridMultilevel"/>
    <w:tmpl w:val="93222A18"/>
    <w:lvl w:ilvl="0" w:tplc="5282DD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A02F2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30E33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8CCD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2C5D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9262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C2CF9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77AE1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A24E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B6B2D92"/>
    <w:multiLevelType w:val="hybridMultilevel"/>
    <w:tmpl w:val="5762E25A"/>
    <w:lvl w:ilvl="0" w:tplc="761A550E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BE57F07"/>
    <w:multiLevelType w:val="hybridMultilevel"/>
    <w:tmpl w:val="1ECCD462"/>
    <w:lvl w:ilvl="0" w:tplc="3C029F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F36FD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D4AA8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A8ADD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264D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2C63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70E0C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9EA8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6BC77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FAF65E5"/>
    <w:multiLevelType w:val="multilevel"/>
    <w:tmpl w:val="203AA5B4"/>
    <w:numStyleLink w:val="DTNumbers"/>
  </w:abstractNum>
  <w:abstractNum w:abstractNumId="18" w15:restartNumberingAfterBreak="0">
    <w:nsid w:val="7384549D"/>
    <w:multiLevelType w:val="hybridMultilevel"/>
    <w:tmpl w:val="A1E8C634"/>
    <w:lvl w:ilvl="0" w:tplc="768E8B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1E96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3ACC0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5EA19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02E5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B2226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960F4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9BE0F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2CEF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744E2DF9"/>
    <w:multiLevelType w:val="hybridMultilevel"/>
    <w:tmpl w:val="AF90BB4A"/>
    <w:lvl w:ilvl="0" w:tplc="B14E727A">
      <w:start w:val="1"/>
      <w:numFmt w:val="bullet"/>
      <w:lvlRestart w:val="0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7"/>
  </w:num>
  <w:num w:numId="3">
    <w:abstractNumId w:val="3"/>
  </w:num>
  <w:num w:numId="4">
    <w:abstractNumId w:val="19"/>
  </w:num>
  <w:num w:numId="5">
    <w:abstractNumId w:val="13"/>
  </w:num>
  <w:num w:numId="6">
    <w:abstractNumId w:val="7"/>
  </w:num>
  <w:num w:numId="7">
    <w:abstractNumId w:val="0"/>
  </w:num>
  <w:num w:numId="8">
    <w:abstractNumId w:val="16"/>
  </w:num>
  <w:num w:numId="9">
    <w:abstractNumId w:val="9"/>
  </w:num>
  <w:num w:numId="10">
    <w:abstractNumId w:val="6"/>
  </w:num>
  <w:num w:numId="11">
    <w:abstractNumId w:val="2"/>
  </w:num>
  <w:num w:numId="12">
    <w:abstractNumId w:val="15"/>
  </w:num>
  <w:num w:numId="13">
    <w:abstractNumId w:val="5"/>
  </w:num>
  <w:num w:numId="14">
    <w:abstractNumId w:val="4"/>
  </w:num>
  <w:num w:numId="15">
    <w:abstractNumId w:val="8"/>
  </w:num>
  <w:num w:numId="16">
    <w:abstractNumId w:val="18"/>
  </w:num>
  <w:num w:numId="17">
    <w:abstractNumId w:val="10"/>
  </w:num>
  <w:num w:numId="18">
    <w:abstractNumId w:val="14"/>
  </w:num>
  <w:num w:numId="19">
    <w:abstractNumId w:val="1"/>
  </w:num>
  <w:num w:numId="20">
    <w:abstractNumId w:val="1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772B"/>
    <w:rsid w:val="00002270"/>
    <w:rsid w:val="000024B7"/>
    <w:rsid w:val="00003958"/>
    <w:rsid w:val="00005C44"/>
    <w:rsid w:val="00007087"/>
    <w:rsid w:val="000309BC"/>
    <w:rsid w:val="0003366E"/>
    <w:rsid w:val="00033C74"/>
    <w:rsid w:val="00040FFF"/>
    <w:rsid w:val="000521D8"/>
    <w:rsid w:val="00065F74"/>
    <w:rsid w:val="00070B12"/>
    <w:rsid w:val="00073247"/>
    <w:rsid w:val="000735FB"/>
    <w:rsid w:val="00081121"/>
    <w:rsid w:val="00082FA4"/>
    <w:rsid w:val="00086422"/>
    <w:rsid w:val="00096CBE"/>
    <w:rsid w:val="000A4451"/>
    <w:rsid w:val="000A583D"/>
    <w:rsid w:val="000B1C0E"/>
    <w:rsid w:val="000C62C5"/>
    <w:rsid w:val="000D0AB8"/>
    <w:rsid w:val="000D1641"/>
    <w:rsid w:val="000D4A44"/>
    <w:rsid w:val="000E265A"/>
    <w:rsid w:val="000E79B6"/>
    <w:rsid w:val="00106D77"/>
    <w:rsid w:val="00120DF0"/>
    <w:rsid w:val="0012211B"/>
    <w:rsid w:val="0012245B"/>
    <w:rsid w:val="001270D3"/>
    <w:rsid w:val="0013293D"/>
    <w:rsid w:val="0014210A"/>
    <w:rsid w:val="00144078"/>
    <w:rsid w:val="00145165"/>
    <w:rsid w:val="00147D37"/>
    <w:rsid w:val="00151E28"/>
    <w:rsid w:val="00154AFD"/>
    <w:rsid w:val="0016074D"/>
    <w:rsid w:val="00172D34"/>
    <w:rsid w:val="0017353C"/>
    <w:rsid w:val="00173BCD"/>
    <w:rsid w:val="00176993"/>
    <w:rsid w:val="00182721"/>
    <w:rsid w:val="00192CAC"/>
    <w:rsid w:val="00193E05"/>
    <w:rsid w:val="0019503B"/>
    <w:rsid w:val="001965A6"/>
    <w:rsid w:val="001A4C1B"/>
    <w:rsid w:val="001A66C7"/>
    <w:rsid w:val="001A78CE"/>
    <w:rsid w:val="001B12BC"/>
    <w:rsid w:val="001B4AF1"/>
    <w:rsid w:val="001C12F1"/>
    <w:rsid w:val="001C70CB"/>
    <w:rsid w:val="001E04D5"/>
    <w:rsid w:val="001E0B0C"/>
    <w:rsid w:val="001E12CF"/>
    <w:rsid w:val="001F2655"/>
    <w:rsid w:val="001F3F07"/>
    <w:rsid w:val="00201D16"/>
    <w:rsid w:val="00210286"/>
    <w:rsid w:val="002112E2"/>
    <w:rsid w:val="00215D0B"/>
    <w:rsid w:val="0022114B"/>
    <w:rsid w:val="00225706"/>
    <w:rsid w:val="00226C92"/>
    <w:rsid w:val="00227D29"/>
    <w:rsid w:val="00236E35"/>
    <w:rsid w:val="00241430"/>
    <w:rsid w:val="00242A37"/>
    <w:rsid w:val="00246019"/>
    <w:rsid w:val="0026296A"/>
    <w:rsid w:val="0026471D"/>
    <w:rsid w:val="002676DB"/>
    <w:rsid w:val="002802CB"/>
    <w:rsid w:val="00280330"/>
    <w:rsid w:val="00280BE3"/>
    <w:rsid w:val="00296244"/>
    <w:rsid w:val="00297BEB"/>
    <w:rsid w:val="002C59FC"/>
    <w:rsid w:val="002E0584"/>
    <w:rsid w:val="002E1045"/>
    <w:rsid w:val="002E182C"/>
    <w:rsid w:val="002E31FD"/>
    <w:rsid w:val="002F7AED"/>
    <w:rsid w:val="0030183F"/>
    <w:rsid w:val="0032600F"/>
    <w:rsid w:val="003331D8"/>
    <w:rsid w:val="003332AF"/>
    <w:rsid w:val="00336A65"/>
    <w:rsid w:val="00341CF2"/>
    <w:rsid w:val="00344AC2"/>
    <w:rsid w:val="00350E61"/>
    <w:rsid w:val="00351DF3"/>
    <w:rsid w:val="00352DA1"/>
    <w:rsid w:val="0035342A"/>
    <w:rsid w:val="003560C8"/>
    <w:rsid w:val="00356C67"/>
    <w:rsid w:val="0035703F"/>
    <w:rsid w:val="003613EE"/>
    <w:rsid w:val="00365966"/>
    <w:rsid w:val="003710B0"/>
    <w:rsid w:val="003A0CD8"/>
    <w:rsid w:val="003C0C9C"/>
    <w:rsid w:val="003C1BD4"/>
    <w:rsid w:val="003D2901"/>
    <w:rsid w:val="003D400B"/>
    <w:rsid w:val="003D6DC9"/>
    <w:rsid w:val="003E263B"/>
    <w:rsid w:val="003E408B"/>
    <w:rsid w:val="003E4680"/>
    <w:rsid w:val="003F22D5"/>
    <w:rsid w:val="00412FA4"/>
    <w:rsid w:val="0041516A"/>
    <w:rsid w:val="00415C58"/>
    <w:rsid w:val="004322FB"/>
    <w:rsid w:val="0043682A"/>
    <w:rsid w:val="004375A7"/>
    <w:rsid w:val="004417AD"/>
    <w:rsid w:val="00445CE4"/>
    <w:rsid w:val="00452389"/>
    <w:rsid w:val="00457AAA"/>
    <w:rsid w:val="0046003F"/>
    <w:rsid w:val="004619AF"/>
    <w:rsid w:val="00472810"/>
    <w:rsid w:val="004913F5"/>
    <w:rsid w:val="004968D5"/>
    <w:rsid w:val="004A50F6"/>
    <w:rsid w:val="004B1E49"/>
    <w:rsid w:val="004B4711"/>
    <w:rsid w:val="004B6818"/>
    <w:rsid w:val="004B7071"/>
    <w:rsid w:val="004B7782"/>
    <w:rsid w:val="004C252B"/>
    <w:rsid w:val="004D1207"/>
    <w:rsid w:val="004D3E46"/>
    <w:rsid w:val="004D578D"/>
    <w:rsid w:val="004E20A1"/>
    <w:rsid w:val="004E4A05"/>
    <w:rsid w:val="004E6D7A"/>
    <w:rsid w:val="004F0BF7"/>
    <w:rsid w:val="004F5E3C"/>
    <w:rsid w:val="00500441"/>
    <w:rsid w:val="00504D5C"/>
    <w:rsid w:val="005050CF"/>
    <w:rsid w:val="005077A7"/>
    <w:rsid w:val="005102C0"/>
    <w:rsid w:val="00510A79"/>
    <w:rsid w:val="00517DD1"/>
    <w:rsid w:val="005223C4"/>
    <w:rsid w:val="00527A7E"/>
    <w:rsid w:val="00533ECE"/>
    <w:rsid w:val="00534E51"/>
    <w:rsid w:val="00541C76"/>
    <w:rsid w:val="00544E11"/>
    <w:rsid w:val="00551DC4"/>
    <w:rsid w:val="005636C1"/>
    <w:rsid w:val="0056579B"/>
    <w:rsid w:val="005660A7"/>
    <w:rsid w:val="0059144F"/>
    <w:rsid w:val="005919A5"/>
    <w:rsid w:val="00592293"/>
    <w:rsid w:val="005A211D"/>
    <w:rsid w:val="005A3CA0"/>
    <w:rsid w:val="005B0499"/>
    <w:rsid w:val="005B3445"/>
    <w:rsid w:val="005C216E"/>
    <w:rsid w:val="005C2F75"/>
    <w:rsid w:val="005C41A4"/>
    <w:rsid w:val="005C42C1"/>
    <w:rsid w:val="005C6332"/>
    <w:rsid w:val="005D567F"/>
    <w:rsid w:val="005D63FA"/>
    <w:rsid w:val="005D7229"/>
    <w:rsid w:val="005E039B"/>
    <w:rsid w:val="005F117C"/>
    <w:rsid w:val="005F7EB8"/>
    <w:rsid w:val="00605403"/>
    <w:rsid w:val="00615C6B"/>
    <w:rsid w:val="00621CB9"/>
    <w:rsid w:val="006234A5"/>
    <w:rsid w:val="0062563E"/>
    <w:rsid w:val="006263C9"/>
    <w:rsid w:val="00635D10"/>
    <w:rsid w:val="006505F7"/>
    <w:rsid w:val="00655693"/>
    <w:rsid w:val="00657FA7"/>
    <w:rsid w:val="00666DF0"/>
    <w:rsid w:val="006678F1"/>
    <w:rsid w:val="0066791B"/>
    <w:rsid w:val="00670320"/>
    <w:rsid w:val="00673DF0"/>
    <w:rsid w:val="00676E4F"/>
    <w:rsid w:val="00677589"/>
    <w:rsid w:val="00680EE6"/>
    <w:rsid w:val="00683F36"/>
    <w:rsid w:val="006848FE"/>
    <w:rsid w:val="00687EC2"/>
    <w:rsid w:val="00693A89"/>
    <w:rsid w:val="00694DE1"/>
    <w:rsid w:val="00697230"/>
    <w:rsid w:val="006A0D94"/>
    <w:rsid w:val="006B495F"/>
    <w:rsid w:val="006B59E6"/>
    <w:rsid w:val="006B679C"/>
    <w:rsid w:val="006B6C09"/>
    <w:rsid w:val="006C7FCE"/>
    <w:rsid w:val="006D53CF"/>
    <w:rsid w:val="006D78A3"/>
    <w:rsid w:val="006E34B8"/>
    <w:rsid w:val="006F1AC7"/>
    <w:rsid w:val="006F2AFB"/>
    <w:rsid w:val="006F4287"/>
    <w:rsid w:val="006F59AD"/>
    <w:rsid w:val="006F6162"/>
    <w:rsid w:val="00706AA4"/>
    <w:rsid w:val="0070793D"/>
    <w:rsid w:val="00712C8A"/>
    <w:rsid w:val="007157C0"/>
    <w:rsid w:val="00725F4C"/>
    <w:rsid w:val="0072682D"/>
    <w:rsid w:val="00731269"/>
    <w:rsid w:val="0073433D"/>
    <w:rsid w:val="0073588A"/>
    <w:rsid w:val="007410E3"/>
    <w:rsid w:val="007452A9"/>
    <w:rsid w:val="00746A3C"/>
    <w:rsid w:val="00750A11"/>
    <w:rsid w:val="00762471"/>
    <w:rsid w:val="0076500B"/>
    <w:rsid w:val="00765E1A"/>
    <w:rsid w:val="007715BE"/>
    <w:rsid w:val="00781ED3"/>
    <w:rsid w:val="00783238"/>
    <w:rsid w:val="00797F15"/>
    <w:rsid w:val="007A109D"/>
    <w:rsid w:val="007A3D49"/>
    <w:rsid w:val="007A54E8"/>
    <w:rsid w:val="007A5A86"/>
    <w:rsid w:val="007B53A9"/>
    <w:rsid w:val="007B7537"/>
    <w:rsid w:val="007C20E0"/>
    <w:rsid w:val="007C76D0"/>
    <w:rsid w:val="007D5088"/>
    <w:rsid w:val="007E00EC"/>
    <w:rsid w:val="007F00A9"/>
    <w:rsid w:val="007F16C0"/>
    <w:rsid w:val="007F5130"/>
    <w:rsid w:val="007F5307"/>
    <w:rsid w:val="007F67F5"/>
    <w:rsid w:val="0080688E"/>
    <w:rsid w:val="0082388D"/>
    <w:rsid w:val="00825D40"/>
    <w:rsid w:val="008279D0"/>
    <w:rsid w:val="008304B7"/>
    <w:rsid w:val="00840BEB"/>
    <w:rsid w:val="0084388F"/>
    <w:rsid w:val="00843C8F"/>
    <w:rsid w:val="00854519"/>
    <w:rsid w:val="00855555"/>
    <w:rsid w:val="00855CE4"/>
    <w:rsid w:val="00864284"/>
    <w:rsid w:val="0086524C"/>
    <w:rsid w:val="0086525F"/>
    <w:rsid w:val="008670E2"/>
    <w:rsid w:val="00873C2D"/>
    <w:rsid w:val="00881696"/>
    <w:rsid w:val="00882251"/>
    <w:rsid w:val="00897011"/>
    <w:rsid w:val="0089702B"/>
    <w:rsid w:val="008B0ADB"/>
    <w:rsid w:val="008B6242"/>
    <w:rsid w:val="008B7A06"/>
    <w:rsid w:val="008C1617"/>
    <w:rsid w:val="008D1159"/>
    <w:rsid w:val="008D7724"/>
    <w:rsid w:val="008F2C9D"/>
    <w:rsid w:val="008F4FDF"/>
    <w:rsid w:val="008F5788"/>
    <w:rsid w:val="008F6490"/>
    <w:rsid w:val="008F7968"/>
    <w:rsid w:val="00913A35"/>
    <w:rsid w:val="00916927"/>
    <w:rsid w:val="00920C15"/>
    <w:rsid w:val="00920D8B"/>
    <w:rsid w:val="0092169D"/>
    <w:rsid w:val="0092461F"/>
    <w:rsid w:val="00927652"/>
    <w:rsid w:val="009327EA"/>
    <w:rsid w:val="00955ED0"/>
    <w:rsid w:val="009805F6"/>
    <w:rsid w:val="00982905"/>
    <w:rsid w:val="009932F9"/>
    <w:rsid w:val="009B0A5F"/>
    <w:rsid w:val="009B5682"/>
    <w:rsid w:val="009B7425"/>
    <w:rsid w:val="009C04AC"/>
    <w:rsid w:val="009C542B"/>
    <w:rsid w:val="009E494E"/>
    <w:rsid w:val="009E6C64"/>
    <w:rsid w:val="009E772B"/>
    <w:rsid w:val="009F3520"/>
    <w:rsid w:val="009F4675"/>
    <w:rsid w:val="009F6340"/>
    <w:rsid w:val="009F692A"/>
    <w:rsid w:val="00A00582"/>
    <w:rsid w:val="00A0161F"/>
    <w:rsid w:val="00A04759"/>
    <w:rsid w:val="00A25701"/>
    <w:rsid w:val="00A32B11"/>
    <w:rsid w:val="00A37020"/>
    <w:rsid w:val="00A42931"/>
    <w:rsid w:val="00A4310C"/>
    <w:rsid w:val="00A47A46"/>
    <w:rsid w:val="00A51A91"/>
    <w:rsid w:val="00A51F53"/>
    <w:rsid w:val="00A66542"/>
    <w:rsid w:val="00A70D4A"/>
    <w:rsid w:val="00A72D31"/>
    <w:rsid w:val="00A7652B"/>
    <w:rsid w:val="00A81934"/>
    <w:rsid w:val="00A83F43"/>
    <w:rsid w:val="00A83F83"/>
    <w:rsid w:val="00A85041"/>
    <w:rsid w:val="00A91169"/>
    <w:rsid w:val="00A91B96"/>
    <w:rsid w:val="00A940D5"/>
    <w:rsid w:val="00A951DC"/>
    <w:rsid w:val="00AA14AC"/>
    <w:rsid w:val="00AA1FBA"/>
    <w:rsid w:val="00AA39DD"/>
    <w:rsid w:val="00AA5A5F"/>
    <w:rsid w:val="00AA657A"/>
    <w:rsid w:val="00AB1A65"/>
    <w:rsid w:val="00AC0B03"/>
    <w:rsid w:val="00AC3FC0"/>
    <w:rsid w:val="00AC4464"/>
    <w:rsid w:val="00AC478D"/>
    <w:rsid w:val="00AD2805"/>
    <w:rsid w:val="00AD3ECB"/>
    <w:rsid w:val="00AD7739"/>
    <w:rsid w:val="00AE1D43"/>
    <w:rsid w:val="00AE288E"/>
    <w:rsid w:val="00AF422D"/>
    <w:rsid w:val="00AF581F"/>
    <w:rsid w:val="00B01900"/>
    <w:rsid w:val="00B11DC4"/>
    <w:rsid w:val="00B13F3D"/>
    <w:rsid w:val="00B228EC"/>
    <w:rsid w:val="00B24A3E"/>
    <w:rsid w:val="00B252E4"/>
    <w:rsid w:val="00B27EF5"/>
    <w:rsid w:val="00B31D28"/>
    <w:rsid w:val="00B42BB2"/>
    <w:rsid w:val="00B45867"/>
    <w:rsid w:val="00B55DBB"/>
    <w:rsid w:val="00B60E3F"/>
    <w:rsid w:val="00B6262F"/>
    <w:rsid w:val="00B64935"/>
    <w:rsid w:val="00B650E4"/>
    <w:rsid w:val="00B65596"/>
    <w:rsid w:val="00B6675D"/>
    <w:rsid w:val="00B70D3B"/>
    <w:rsid w:val="00B75A89"/>
    <w:rsid w:val="00B7652F"/>
    <w:rsid w:val="00B7738B"/>
    <w:rsid w:val="00B91025"/>
    <w:rsid w:val="00B973A4"/>
    <w:rsid w:val="00BA2717"/>
    <w:rsid w:val="00BA3C92"/>
    <w:rsid w:val="00BA6B9B"/>
    <w:rsid w:val="00BB2C4D"/>
    <w:rsid w:val="00BB2DDB"/>
    <w:rsid w:val="00BB4049"/>
    <w:rsid w:val="00BC06E8"/>
    <w:rsid w:val="00BC1691"/>
    <w:rsid w:val="00BD141E"/>
    <w:rsid w:val="00BD62B0"/>
    <w:rsid w:val="00BE048F"/>
    <w:rsid w:val="00BE2E99"/>
    <w:rsid w:val="00BF3BB9"/>
    <w:rsid w:val="00C11B4A"/>
    <w:rsid w:val="00C145DA"/>
    <w:rsid w:val="00C14A46"/>
    <w:rsid w:val="00C16627"/>
    <w:rsid w:val="00C178BE"/>
    <w:rsid w:val="00C21642"/>
    <w:rsid w:val="00C33713"/>
    <w:rsid w:val="00C404D7"/>
    <w:rsid w:val="00C43678"/>
    <w:rsid w:val="00C43B38"/>
    <w:rsid w:val="00C531DF"/>
    <w:rsid w:val="00C737BD"/>
    <w:rsid w:val="00C8028B"/>
    <w:rsid w:val="00C92151"/>
    <w:rsid w:val="00C9238D"/>
    <w:rsid w:val="00C93F3F"/>
    <w:rsid w:val="00CA4E77"/>
    <w:rsid w:val="00CA6ED8"/>
    <w:rsid w:val="00CB1944"/>
    <w:rsid w:val="00CB1E1A"/>
    <w:rsid w:val="00CB490A"/>
    <w:rsid w:val="00CB6BD0"/>
    <w:rsid w:val="00CC160C"/>
    <w:rsid w:val="00CC19CA"/>
    <w:rsid w:val="00CC2E9F"/>
    <w:rsid w:val="00CC3202"/>
    <w:rsid w:val="00CD45B3"/>
    <w:rsid w:val="00CD61F6"/>
    <w:rsid w:val="00CD626E"/>
    <w:rsid w:val="00CE0169"/>
    <w:rsid w:val="00CE4A43"/>
    <w:rsid w:val="00CF2EE9"/>
    <w:rsid w:val="00D01F59"/>
    <w:rsid w:val="00D0762A"/>
    <w:rsid w:val="00D30D4D"/>
    <w:rsid w:val="00D503AE"/>
    <w:rsid w:val="00D5078C"/>
    <w:rsid w:val="00D52C04"/>
    <w:rsid w:val="00D55C93"/>
    <w:rsid w:val="00D62F42"/>
    <w:rsid w:val="00D66AB0"/>
    <w:rsid w:val="00D71CE7"/>
    <w:rsid w:val="00D72104"/>
    <w:rsid w:val="00D82591"/>
    <w:rsid w:val="00D85A73"/>
    <w:rsid w:val="00D93172"/>
    <w:rsid w:val="00D96ECC"/>
    <w:rsid w:val="00DA03B1"/>
    <w:rsid w:val="00DA3BE0"/>
    <w:rsid w:val="00DB1939"/>
    <w:rsid w:val="00DB2D05"/>
    <w:rsid w:val="00DB36A5"/>
    <w:rsid w:val="00DB46C1"/>
    <w:rsid w:val="00DB556F"/>
    <w:rsid w:val="00DB7A8B"/>
    <w:rsid w:val="00DC0566"/>
    <w:rsid w:val="00DC2050"/>
    <w:rsid w:val="00DC5720"/>
    <w:rsid w:val="00DC76A7"/>
    <w:rsid w:val="00DD17E5"/>
    <w:rsid w:val="00DD642D"/>
    <w:rsid w:val="00DE265D"/>
    <w:rsid w:val="00DE3D81"/>
    <w:rsid w:val="00DE5F8C"/>
    <w:rsid w:val="00DE737E"/>
    <w:rsid w:val="00DE7500"/>
    <w:rsid w:val="00DF757E"/>
    <w:rsid w:val="00E028A7"/>
    <w:rsid w:val="00E051CC"/>
    <w:rsid w:val="00E107B9"/>
    <w:rsid w:val="00E111BF"/>
    <w:rsid w:val="00E15D68"/>
    <w:rsid w:val="00E1671F"/>
    <w:rsid w:val="00E34A48"/>
    <w:rsid w:val="00E358AE"/>
    <w:rsid w:val="00E37DF8"/>
    <w:rsid w:val="00E419CF"/>
    <w:rsid w:val="00E44A3A"/>
    <w:rsid w:val="00E4513B"/>
    <w:rsid w:val="00E51BB6"/>
    <w:rsid w:val="00E5341F"/>
    <w:rsid w:val="00E54A4A"/>
    <w:rsid w:val="00E614F0"/>
    <w:rsid w:val="00E743BD"/>
    <w:rsid w:val="00E76370"/>
    <w:rsid w:val="00E80CF6"/>
    <w:rsid w:val="00E82697"/>
    <w:rsid w:val="00E83D88"/>
    <w:rsid w:val="00E9419B"/>
    <w:rsid w:val="00E94299"/>
    <w:rsid w:val="00E95491"/>
    <w:rsid w:val="00E96CBB"/>
    <w:rsid w:val="00EA5A86"/>
    <w:rsid w:val="00EC1EDF"/>
    <w:rsid w:val="00EC5A8F"/>
    <w:rsid w:val="00EC6063"/>
    <w:rsid w:val="00EC7198"/>
    <w:rsid w:val="00EC7B92"/>
    <w:rsid w:val="00EC7CFA"/>
    <w:rsid w:val="00ED4FFB"/>
    <w:rsid w:val="00ED6FA3"/>
    <w:rsid w:val="00EE2C80"/>
    <w:rsid w:val="00EE31FA"/>
    <w:rsid w:val="00EE5070"/>
    <w:rsid w:val="00EE5106"/>
    <w:rsid w:val="00EE5822"/>
    <w:rsid w:val="00EF3DE5"/>
    <w:rsid w:val="00F003F5"/>
    <w:rsid w:val="00F02B49"/>
    <w:rsid w:val="00F03510"/>
    <w:rsid w:val="00F03CEC"/>
    <w:rsid w:val="00F04B07"/>
    <w:rsid w:val="00F26147"/>
    <w:rsid w:val="00F27A26"/>
    <w:rsid w:val="00F3155B"/>
    <w:rsid w:val="00F33D00"/>
    <w:rsid w:val="00F34774"/>
    <w:rsid w:val="00F40FF9"/>
    <w:rsid w:val="00F43DFB"/>
    <w:rsid w:val="00F47639"/>
    <w:rsid w:val="00F50AF8"/>
    <w:rsid w:val="00F57DD9"/>
    <w:rsid w:val="00F70A98"/>
    <w:rsid w:val="00F72D1E"/>
    <w:rsid w:val="00F74491"/>
    <w:rsid w:val="00F7724B"/>
    <w:rsid w:val="00F7738F"/>
    <w:rsid w:val="00F82B59"/>
    <w:rsid w:val="00F86EFD"/>
    <w:rsid w:val="00F9045B"/>
    <w:rsid w:val="00F92A95"/>
    <w:rsid w:val="00F93077"/>
    <w:rsid w:val="00F97EF1"/>
    <w:rsid w:val="00FA3B5B"/>
    <w:rsid w:val="00FA463C"/>
    <w:rsid w:val="00FA536C"/>
    <w:rsid w:val="00FA6970"/>
    <w:rsid w:val="00FB7F45"/>
    <w:rsid w:val="00FC541F"/>
    <w:rsid w:val="00FC74FF"/>
    <w:rsid w:val="00FD1072"/>
    <w:rsid w:val="00FD4D50"/>
    <w:rsid w:val="00FE7EDE"/>
    <w:rsid w:val="00FF007D"/>
    <w:rsid w:val="00FF1057"/>
    <w:rsid w:val="00FF4EC5"/>
    <w:rsid w:val="018095A6"/>
    <w:rsid w:val="01D5A53D"/>
    <w:rsid w:val="023E7562"/>
    <w:rsid w:val="02F67593"/>
    <w:rsid w:val="030DAA16"/>
    <w:rsid w:val="03476CF9"/>
    <w:rsid w:val="0456769B"/>
    <w:rsid w:val="049F5A87"/>
    <w:rsid w:val="07E79143"/>
    <w:rsid w:val="084C9EF5"/>
    <w:rsid w:val="097CEB9A"/>
    <w:rsid w:val="09F13D58"/>
    <w:rsid w:val="0AB64744"/>
    <w:rsid w:val="0CB48C5C"/>
    <w:rsid w:val="0DEC174E"/>
    <w:rsid w:val="0F303DB6"/>
    <w:rsid w:val="0FB00708"/>
    <w:rsid w:val="1262336E"/>
    <w:rsid w:val="13BB418C"/>
    <w:rsid w:val="1403371E"/>
    <w:rsid w:val="141FC835"/>
    <w:rsid w:val="1441CBCE"/>
    <w:rsid w:val="145B58D2"/>
    <w:rsid w:val="15C3A4FB"/>
    <w:rsid w:val="15DE00D6"/>
    <w:rsid w:val="16E310C3"/>
    <w:rsid w:val="171C7C34"/>
    <w:rsid w:val="173BF6C3"/>
    <w:rsid w:val="18311576"/>
    <w:rsid w:val="197DFA55"/>
    <w:rsid w:val="1A6C9939"/>
    <w:rsid w:val="1B30B6FD"/>
    <w:rsid w:val="1B4EFC68"/>
    <w:rsid w:val="1C1C9C40"/>
    <w:rsid w:val="1C3B6050"/>
    <w:rsid w:val="1CD4CAFD"/>
    <w:rsid w:val="1D0B229C"/>
    <w:rsid w:val="1E1A1B13"/>
    <w:rsid w:val="1E990DAF"/>
    <w:rsid w:val="1F085F26"/>
    <w:rsid w:val="1F36FB2D"/>
    <w:rsid w:val="1F62FC90"/>
    <w:rsid w:val="1FB8D205"/>
    <w:rsid w:val="201BB5B3"/>
    <w:rsid w:val="20E4AD19"/>
    <w:rsid w:val="21259E72"/>
    <w:rsid w:val="22F072C7"/>
    <w:rsid w:val="24A9268F"/>
    <w:rsid w:val="24E8D8C6"/>
    <w:rsid w:val="25875B2E"/>
    <w:rsid w:val="26118DE9"/>
    <w:rsid w:val="26281389"/>
    <w:rsid w:val="27E420B2"/>
    <w:rsid w:val="2AD037D7"/>
    <w:rsid w:val="2AD069AD"/>
    <w:rsid w:val="2CABC078"/>
    <w:rsid w:val="2CF52C7D"/>
    <w:rsid w:val="2D158E69"/>
    <w:rsid w:val="2DE995D2"/>
    <w:rsid w:val="2E55F2CD"/>
    <w:rsid w:val="31FD5A9F"/>
    <w:rsid w:val="36D509EA"/>
    <w:rsid w:val="37F9935B"/>
    <w:rsid w:val="38DCF65C"/>
    <w:rsid w:val="3A6C2A35"/>
    <w:rsid w:val="3B7D25E2"/>
    <w:rsid w:val="3CE1BD59"/>
    <w:rsid w:val="3D105C85"/>
    <w:rsid w:val="3D1A1F27"/>
    <w:rsid w:val="40F7F83B"/>
    <w:rsid w:val="41824AC0"/>
    <w:rsid w:val="424E2893"/>
    <w:rsid w:val="42D25AB5"/>
    <w:rsid w:val="431A0B5E"/>
    <w:rsid w:val="432A368C"/>
    <w:rsid w:val="447F2A3E"/>
    <w:rsid w:val="46C10779"/>
    <w:rsid w:val="471EDD2A"/>
    <w:rsid w:val="47345F13"/>
    <w:rsid w:val="4853CC28"/>
    <w:rsid w:val="4B2E3FE9"/>
    <w:rsid w:val="4C532930"/>
    <w:rsid w:val="510D6AE5"/>
    <w:rsid w:val="517EB1E8"/>
    <w:rsid w:val="5184837D"/>
    <w:rsid w:val="52B84FF6"/>
    <w:rsid w:val="53B875E5"/>
    <w:rsid w:val="557936EA"/>
    <w:rsid w:val="55861BA3"/>
    <w:rsid w:val="57ABCCD8"/>
    <w:rsid w:val="57B416DC"/>
    <w:rsid w:val="57F78E6C"/>
    <w:rsid w:val="584C0845"/>
    <w:rsid w:val="5A168176"/>
    <w:rsid w:val="5A631C1B"/>
    <w:rsid w:val="5AE04581"/>
    <w:rsid w:val="5D6F3141"/>
    <w:rsid w:val="5D771EC7"/>
    <w:rsid w:val="5DC0B1E3"/>
    <w:rsid w:val="5E3A81E3"/>
    <w:rsid w:val="5EB4C019"/>
    <w:rsid w:val="5EFE82D0"/>
    <w:rsid w:val="5F089C67"/>
    <w:rsid w:val="5F12EF28"/>
    <w:rsid w:val="5FE855D0"/>
    <w:rsid w:val="5FF3E7DD"/>
    <w:rsid w:val="6053B977"/>
    <w:rsid w:val="60630A04"/>
    <w:rsid w:val="608C966E"/>
    <w:rsid w:val="60AA8AFA"/>
    <w:rsid w:val="613D3FF3"/>
    <w:rsid w:val="6146DBE5"/>
    <w:rsid w:val="61860AF7"/>
    <w:rsid w:val="621DF954"/>
    <w:rsid w:val="628C2484"/>
    <w:rsid w:val="62FBB5FA"/>
    <w:rsid w:val="65E344A9"/>
    <w:rsid w:val="6708B46C"/>
    <w:rsid w:val="69A983A3"/>
    <w:rsid w:val="6A432924"/>
    <w:rsid w:val="6ACD00CA"/>
    <w:rsid w:val="6BF17230"/>
    <w:rsid w:val="6CAB6F03"/>
    <w:rsid w:val="6D4FF09C"/>
    <w:rsid w:val="6D741A34"/>
    <w:rsid w:val="6D88A62D"/>
    <w:rsid w:val="6E08247E"/>
    <w:rsid w:val="6F0BACA5"/>
    <w:rsid w:val="6F5D4223"/>
    <w:rsid w:val="6F66BC69"/>
    <w:rsid w:val="6FABB358"/>
    <w:rsid w:val="7005FBE1"/>
    <w:rsid w:val="701D98BD"/>
    <w:rsid w:val="706480F9"/>
    <w:rsid w:val="707B3592"/>
    <w:rsid w:val="711280D2"/>
    <w:rsid w:val="72355461"/>
    <w:rsid w:val="7245D778"/>
    <w:rsid w:val="72E6D84D"/>
    <w:rsid w:val="73FC8415"/>
    <w:rsid w:val="74D330A8"/>
    <w:rsid w:val="74EA2F47"/>
    <w:rsid w:val="753AF077"/>
    <w:rsid w:val="7544F9F7"/>
    <w:rsid w:val="757F2C19"/>
    <w:rsid w:val="759D0DEA"/>
    <w:rsid w:val="76627A8E"/>
    <w:rsid w:val="7716FB7E"/>
    <w:rsid w:val="773CF8C1"/>
    <w:rsid w:val="78D775A9"/>
    <w:rsid w:val="7931668F"/>
    <w:rsid w:val="79AA8FCE"/>
    <w:rsid w:val="7A529D3C"/>
    <w:rsid w:val="7A96653B"/>
    <w:rsid w:val="7CDE9AE7"/>
    <w:rsid w:val="7D4F6BFB"/>
    <w:rsid w:val="7F9B1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014EFDC"/>
  <w15:docId w15:val="{2C9708CD-CAA3-409F-B7C4-FD7D942D9D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semiHidden="1" w:uiPriority="0" w:unhideWhenUsed="1"/>
    <w:lsdException w:name="heading 3" w:semiHidden="1" w:uiPriority="0" w:unhideWhenUsed="1"/>
    <w:lsdException w:name="heading 4" w:semiHidden="1" w:uiPriority="0" w:unhideWhenUsed="1"/>
    <w:lsdException w:name="heading 5" w:semiHidden="1" w:uiPriority="0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0FFF"/>
    <w:rPr>
      <w:rFonts w:ascii="Calibri" w:hAnsi="Calibri"/>
      <w:sz w:val="22"/>
    </w:rPr>
  </w:style>
  <w:style w:type="paragraph" w:styleId="Heading1">
    <w:name w:val="heading 1"/>
    <w:aliases w:val="Chapter Title"/>
    <w:basedOn w:val="Normal"/>
    <w:next w:val="PlainText"/>
    <w:link w:val="Heading1Char"/>
    <w:rsid w:val="0073433D"/>
    <w:pPr>
      <w:pBdr>
        <w:top w:val="single" w:sz="18" w:space="14" w:color="A6A6A6" w:themeColor="background1" w:themeShade="A6"/>
        <w:bottom w:val="single" w:sz="18" w:space="14" w:color="A6A6A6" w:themeColor="background1" w:themeShade="A6"/>
      </w:pBdr>
      <w:spacing w:after="240"/>
      <w:jc w:val="center"/>
      <w:outlineLvl w:val="0"/>
    </w:pPr>
    <w:rPr>
      <w:rFonts w:ascii="Franklin Gothic Medium" w:eastAsia="Times New Roman" w:hAnsi="Franklin Gothic Medium" w:cs="Arial"/>
      <w:b/>
      <w:bCs/>
      <w:color w:val="0C4D84"/>
      <w:spacing w:val="-20"/>
      <w:sz w:val="72"/>
      <w:szCs w:val="32"/>
    </w:rPr>
  </w:style>
  <w:style w:type="paragraph" w:styleId="Heading2">
    <w:name w:val="heading 2"/>
    <w:aliases w:val="Section Title"/>
    <w:basedOn w:val="Normal"/>
    <w:next w:val="Heading3"/>
    <w:link w:val="Heading2Char"/>
    <w:rsid w:val="00144078"/>
    <w:pPr>
      <w:spacing w:after="400"/>
      <w:jc w:val="center"/>
      <w:outlineLvl w:val="1"/>
    </w:pPr>
    <w:rPr>
      <w:rFonts w:eastAsia="Times New Roman" w:cs="Arial"/>
      <w:bCs/>
      <w:iCs/>
      <w:color w:val="595959"/>
      <w:spacing w:val="-20"/>
      <w:sz w:val="42"/>
      <w:szCs w:val="28"/>
    </w:rPr>
  </w:style>
  <w:style w:type="paragraph" w:styleId="Heading3">
    <w:name w:val="heading 3"/>
    <w:aliases w:val="Topic Title"/>
    <w:basedOn w:val="Normal"/>
    <w:next w:val="Heading4"/>
    <w:link w:val="Heading3Char"/>
    <w:rsid w:val="00B91025"/>
    <w:pPr>
      <w:spacing w:after="240"/>
      <w:outlineLvl w:val="2"/>
    </w:pPr>
    <w:rPr>
      <w:rFonts w:ascii="Franklin Gothic Medium" w:eastAsia="Times New Roman" w:hAnsi="Franklin Gothic Medium" w:cs="Arial"/>
      <w:b/>
      <w:bCs/>
      <w:color w:val="000000" w:themeColor="text1"/>
      <w:spacing w:val="-20"/>
      <w:sz w:val="52"/>
      <w:szCs w:val="26"/>
    </w:rPr>
  </w:style>
  <w:style w:type="paragraph" w:styleId="Heading4">
    <w:name w:val="heading 4"/>
    <w:aliases w:val="SubTopic Label"/>
    <w:basedOn w:val="Normal"/>
    <w:next w:val="PlainText"/>
    <w:link w:val="Heading4Char"/>
    <w:rsid w:val="001C70CB"/>
    <w:pPr>
      <w:pBdr>
        <w:top w:val="single" w:sz="18" w:space="1" w:color="A6A6A6" w:themeColor="background1" w:themeShade="A6"/>
      </w:pBdr>
      <w:spacing w:before="240" w:after="120"/>
      <w:ind w:left="720"/>
      <w:outlineLvl w:val="3"/>
    </w:pPr>
    <w:rPr>
      <w:rFonts w:ascii="Franklin Gothic Medium" w:eastAsia="Times New Roman" w:hAnsi="Franklin Gothic Medium"/>
      <w:b/>
      <w:bCs/>
      <w:color w:val="0C4D84"/>
      <w:spacing w:val="-10"/>
      <w:sz w:val="36"/>
      <w:szCs w:val="28"/>
    </w:rPr>
  </w:style>
  <w:style w:type="paragraph" w:styleId="Heading5">
    <w:name w:val="heading 5"/>
    <w:aliases w:val="MicroTopic"/>
    <w:basedOn w:val="Normal"/>
    <w:next w:val="PlainText"/>
    <w:link w:val="Heading5Char"/>
    <w:rsid w:val="001C70CB"/>
    <w:pPr>
      <w:spacing w:after="120"/>
      <w:ind w:left="720"/>
      <w:outlineLvl w:val="4"/>
    </w:pPr>
    <w:rPr>
      <w:rFonts w:ascii="Franklin Gothic Medium" w:eastAsia="Times New Roman" w:hAnsi="Franklin Gothic Medium"/>
      <w:b/>
      <w:bCs/>
      <w:i/>
      <w:iCs/>
      <w:color w:val="595959" w:themeColor="text1" w:themeTint="A6"/>
      <w:spacing w:val="-10"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DD642D"/>
    <w:pPr>
      <w:tabs>
        <w:tab w:val="center" w:pos="4320"/>
        <w:tab w:val="right" w:pos="8640"/>
      </w:tabs>
    </w:pPr>
    <w:rPr>
      <w:rFonts w:ascii="Franklin Gothic Book" w:eastAsia="Times New Roman" w:hAnsi="Franklin Gothic Book"/>
      <w:color w:val="595959" w:themeColor="text1" w:themeTint="A6"/>
    </w:rPr>
  </w:style>
  <w:style w:type="character" w:customStyle="1" w:styleId="FooterChar">
    <w:name w:val="Footer Char"/>
    <w:basedOn w:val="DefaultParagraphFont"/>
    <w:link w:val="Footer"/>
    <w:uiPriority w:val="99"/>
    <w:rsid w:val="00DD642D"/>
    <w:rPr>
      <w:rFonts w:ascii="Franklin Gothic Book" w:eastAsia="Times New Roman" w:hAnsi="Franklin Gothic Book"/>
      <w:color w:val="595959" w:themeColor="text1" w:themeTint="A6"/>
      <w:sz w:val="22"/>
    </w:rPr>
  </w:style>
  <w:style w:type="paragraph" w:styleId="Header">
    <w:name w:val="header"/>
    <w:basedOn w:val="Normal"/>
    <w:link w:val="HeaderChar"/>
    <w:rsid w:val="00144078"/>
    <w:pPr>
      <w:tabs>
        <w:tab w:val="center" w:pos="4320"/>
        <w:tab w:val="right" w:pos="8640"/>
      </w:tabs>
    </w:pPr>
    <w:rPr>
      <w:rFonts w:eastAsia="Times New Roman"/>
      <w:color w:val="595959" w:themeColor="text1" w:themeTint="A6"/>
    </w:rPr>
  </w:style>
  <w:style w:type="character" w:customStyle="1" w:styleId="HeaderChar">
    <w:name w:val="Header Char"/>
    <w:basedOn w:val="DefaultParagraphFont"/>
    <w:link w:val="Header"/>
    <w:rsid w:val="00BA6B9B"/>
    <w:rPr>
      <w:rFonts w:ascii="Calibri" w:eastAsia="Times New Roman" w:hAnsi="Calibri"/>
      <w:color w:val="595959" w:themeColor="text1" w:themeTint="A6"/>
      <w:sz w:val="22"/>
    </w:rPr>
  </w:style>
  <w:style w:type="character" w:customStyle="1" w:styleId="Heading1Char">
    <w:name w:val="Heading 1 Char"/>
    <w:aliases w:val="Chapter Title Char"/>
    <w:basedOn w:val="DefaultParagraphFont"/>
    <w:link w:val="Heading1"/>
    <w:rsid w:val="0073433D"/>
    <w:rPr>
      <w:rFonts w:ascii="Franklin Gothic Medium" w:eastAsia="Times New Roman" w:hAnsi="Franklin Gothic Medium" w:cs="Arial"/>
      <w:b/>
      <w:bCs/>
      <w:color w:val="0C4D84"/>
      <w:spacing w:val="-20"/>
      <w:sz w:val="72"/>
      <w:szCs w:val="32"/>
    </w:rPr>
  </w:style>
  <w:style w:type="character" w:customStyle="1" w:styleId="Heading3Char">
    <w:name w:val="Heading 3 Char"/>
    <w:aliases w:val="Topic Title Char"/>
    <w:basedOn w:val="DefaultParagraphFont"/>
    <w:link w:val="Heading3"/>
    <w:rsid w:val="00B91025"/>
    <w:rPr>
      <w:rFonts w:ascii="Franklin Gothic Medium" w:eastAsia="Times New Roman" w:hAnsi="Franklin Gothic Medium" w:cs="Arial"/>
      <w:b/>
      <w:bCs/>
      <w:color w:val="000000" w:themeColor="text1"/>
      <w:spacing w:val="-20"/>
      <w:sz w:val="52"/>
      <w:szCs w:val="26"/>
    </w:rPr>
  </w:style>
  <w:style w:type="character" w:customStyle="1" w:styleId="Heading2Char">
    <w:name w:val="Heading 2 Char"/>
    <w:aliases w:val="Section Title Char"/>
    <w:basedOn w:val="DefaultParagraphFont"/>
    <w:link w:val="Heading2"/>
    <w:rsid w:val="00151E28"/>
    <w:rPr>
      <w:rFonts w:ascii="Calibri" w:eastAsia="Times New Roman" w:hAnsi="Calibri" w:cs="Arial"/>
      <w:bCs/>
      <w:iCs/>
      <w:color w:val="595959"/>
      <w:spacing w:val="-20"/>
      <w:sz w:val="42"/>
      <w:szCs w:val="28"/>
    </w:rPr>
  </w:style>
  <w:style w:type="character" w:customStyle="1" w:styleId="Heading4Char">
    <w:name w:val="Heading 4 Char"/>
    <w:aliases w:val="SubTopic Label Char"/>
    <w:basedOn w:val="DefaultParagraphFont"/>
    <w:link w:val="Heading4"/>
    <w:rsid w:val="001C70CB"/>
    <w:rPr>
      <w:rFonts w:ascii="Franklin Gothic Medium" w:eastAsia="Times New Roman" w:hAnsi="Franklin Gothic Medium"/>
      <w:b/>
      <w:bCs/>
      <w:color w:val="0C4D84"/>
      <w:spacing w:val="-10"/>
      <w:sz w:val="36"/>
      <w:szCs w:val="28"/>
    </w:rPr>
  </w:style>
  <w:style w:type="character" w:customStyle="1" w:styleId="Heading5Char">
    <w:name w:val="Heading 5 Char"/>
    <w:aliases w:val="MicroTopic Char"/>
    <w:basedOn w:val="DefaultParagraphFont"/>
    <w:link w:val="Heading5"/>
    <w:rsid w:val="001C70CB"/>
    <w:rPr>
      <w:rFonts w:ascii="Franklin Gothic Medium" w:eastAsia="Times New Roman" w:hAnsi="Franklin Gothic Medium"/>
      <w:b/>
      <w:bCs/>
      <w:i/>
      <w:iCs/>
      <w:color w:val="595959" w:themeColor="text1" w:themeTint="A6"/>
      <w:spacing w:val="-10"/>
      <w:sz w:val="24"/>
      <w:szCs w:val="26"/>
    </w:rPr>
  </w:style>
  <w:style w:type="paragraph" w:customStyle="1" w:styleId="HiddenText">
    <w:name w:val="HiddenText"/>
    <w:basedOn w:val="Normal"/>
    <w:rsid w:val="00144078"/>
    <w:pPr>
      <w:shd w:val="clear" w:color="auto" w:fill="D9D9D9"/>
    </w:pPr>
    <w:rPr>
      <w:rFonts w:eastAsia="Times New Roman"/>
      <w:b/>
      <w:vanish/>
      <w:color w:val="0000FF"/>
    </w:rPr>
  </w:style>
  <w:style w:type="paragraph" w:styleId="PlainText">
    <w:name w:val="Plain Text"/>
    <w:basedOn w:val="Normal"/>
    <w:link w:val="PlainTextChar"/>
    <w:rsid w:val="00B91025"/>
    <w:pPr>
      <w:spacing w:after="120"/>
      <w:ind w:left="720"/>
    </w:pPr>
    <w:rPr>
      <w:rFonts w:ascii="Franklin Gothic Book" w:eastAsia="Times New Roman" w:hAnsi="Franklin Gothic Book" w:cs="Courier New"/>
      <w:sz w:val="26"/>
    </w:rPr>
  </w:style>
  <w:style w:type="character" w:customStyle="1" w:styleId="PlainTextChar">
    <w:name w:val="Plain Text Char"/>
    <w:basedOn w:val="DefaultParagraphFont"/>
    <w:link w:val="PlainText"/>
    <w:rsid w:val="00B91025"/>
    <w:rPr>
      <w:rFonts w:ascii="Franklin Gothic Book" w:eastAsia="Times New Roman" w:hAnsi="Franklin Gothic Book" w:cs="Courier New"/>
      <w:sz w:val="26"/>
    </w:rPr>
  </w:style>
  <w:style w:type="paragraph" w:customStyle="1" w:styleId="separator">
    <w:name w:val="separator"/>
    <w:basedOn w:val="Normal"/>
    <w:next w:val="PlainText"/>
    <w:link w:val="separatorChar"/>
    <w:rsid w:val="00B650E4"/>
    <w:pPr>
      <w:spacing w:before="100" w:beforeAutospacing="1"/>
      <w:ind w:left="720"/>
    </w:pPr>
    <w:rPr>
      <w:rFonts w:eastAsia="Times New Roman"/>
    </w:rPr>
  </w:style>
  <w:style w:type="paragraph" w:customStyle="1" w:styleId="tabletext">
    <w:name w:val="tabletext"/>
    <w:basedOn w:val="Normal"/>
    <w:rsid w:val="00B91025"/>
    <w:pPr>
      <w:spacing w:before="30" w:after="30"/>
    </w:pPr>
    <w:rPr>
      <w:rFonts w:ascii="Franklin Gothic Book" w:hAnsi="Franklin Gothic Book"/>
      <w:sz w:val="26"/>
    </w:rPr>
  </w:style>
  <w:style w:type="paragraph" w:customStyle="1" w:styleId="tabletop">
    <w:name w:val="tabletop"/>
    <w:basedOn w:val="Normal"/>
    <w:rsid w:val="00B91025"/>
    <w:pPr>
      <w:spacing w:before="30" w:after="30"/>
      <w:jc w:val="center"/>
    </w:pPr>
    <w:rPr>
      <w:rFonts w:ascii="Franklin Gothic Medium" w:eastAsia="Times New Roman" w:hAnsi="Franklin Gothic Medium"/>
      <w:b/>
      <w:color w:val="000000"/>
      <w:sz w:val="24"/>
    </w:rPr>
  </w:style>
  <w:style w:type="paragraph" w:styleId="TOC1">
    <w:name w:val="toc 1"/>
    <w:aliases w:val="access"/>
    <w:basedOn w:val="Normal"/>
    <w:next w:val="TOC2"/>
    <w:uiPriority w:val="39"/>
    <w:rsid w:val="00144078"/>
    <w:pPr>
      <w:tabs>
        <w:tab w:val="right" w:pos="9360"/>
      </w:tabs>
      <w:spacing w:before="300" w:after="120"/>
    </w:pPr>
    <w:rPr>
      <w:rFonts w:eastAsia="Times New Roman"/>
      <w:b/>
    </w:rPr>
  </w:style>
  <w:style w:type="paragraph" w:styleId="TOC2">
    <w:name w:val="toc 2"/>
    <w:basedOn w:val="Normal"/>
    <w:next w:val="TOC3"/>
    <w:uiPriority w:val="39"/>
    <w:rsid w:val="001C70CB"/>
    <w:pPr>
      <w:tabs>
        <w:tab w:val="right" w:pos="9360"/>
      </w:tabs>
      <w:spacing w:before="120" w:after="120"/>
      <w:ind w:left="216"/>
    </w:pPr>
    <w:rPr>
      <w:rFonts w:eastAsia="Times New Roman"/>
      <w:i/>
    </w:rPr>
  </w:style>
  <w:style w:type="paragraph" w:styleId="TOC3">
    <w:name w:val="toc 3"/>
    <w:basedOn w:val="Normal"/>
    <w:next w:val="TOC4"/>
    <w:uiPriority w:val="39"/>
    <w:rsid w:val="00144078"/>
    <w:pPr>
      <w:tabs>
        <w:tab w:val="right" w:leader="dot" w:pos="9360"/>
      </w:tabs>
      <w:spacing w:before="60" w:after="60"/>
      <w:ind w:left="432"/>
    </w:pPr>
    <w:rPr>
      <w:rFonts w:eastAsia="Times New Roman"/>
    </w:rPr>
  </w:style>
  <w:style w:type="paragraph" w:styleId="TOC4">
    <w:name w:val="toc 4"/>
    <w:basedOn w:val="Normal"/>
    <w:next w:val="TOC5"/>
    <w:semiHidden/>
    <w:rsid w:val="00144078"/>
    <w:pPr>
      <w:tabs>
        <w:tab w:val="right" w:leader="dot" w:pos="9360"/>
      </w:tabs>
      <w:ind w:left="648"/>
    </w:pPr>
    <w:rPr>
      <w:rFonts w:eastAsia="Times New Roman"/>
      <w:color w:val="7F7F7F" w:themeColor="text1" w:themeTint="80"/>
    </w:rPr>
  </w:style>
  <w:style w:type="paragraph" w:customStyle="1" w:styleId="ContinueNextPage">
    <w:name w:val="Continue Next Page"/>
    <w:basedOn w:val="separator"/>
    <w:next w:val="PlainText"/>
    <w:rsid w:val="005D7229"/>
    <w:pPr>
      <w:jc w:val="right"/>
    </w:pPr>
    <w:rPr>
      <w:i/>
      <w:color w:val="7F7F7F" w:themeColor="text1" w:themeTint="80"/>
    </w:rPr>
  </w:style>
  <w:style w:type="paragraph" w:customStyle="1" w:styleId="ContinueSubTopicLabel">
    <w:name w:val="Continue Sub Topic Label"/>
    <w:basedOn w:val="Heading4"/>
    <w:rsid w:val="00666DF0"/>
  </w:style>
  <w:style w:type="paragraph" w:customStyle="1" w:styleId="ContinueTopicTitle">
    <w:name w:val="Continue Topic Title"/>
    <w:basedOn w:val="Heading3"/>
    <w:next w:val="Heading4"/>
    <w:rsid w:val="00666DF0"/>
  </w:style>
  <w:style w:type="paragraph" w:styleId="Title">
    <w:name w:val="Title"/>
    <w:basedOn w:val="Normal"/>
    <w:next w:val="Subtitle"/>
    <w:link w:val="TitleChar"/>
    <w:uiPriority w:val="10"/>
    <w:rsid w:val="00144078"/>
    <w:pPr>
      <w:spacing w:after="240"/>
    </w:pPr>
    <w:rPr>
      <w:rFonts w:eastAsiaTheme="majorEastAsia" w:cstheme="majorBidi"/>
      <w:b/>
      <w:bCs/>
      <w:spacing w:val="-20"/>
      <w:sz w:val="7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D7229"/>
    <w:rPr>
      <w:rFonts w:ascii="Tahoma" w:eastAsiaTheme="majorEastAsia" w:hAnsi="Tahoma" w:cstheme="majorBidi"/>
      <w:b/>
      <w:bCs/>
      <w:sz w:val="72"/>
      <w:szCs w:val="52"/>
    </w:rPr>
  </w:style>
  <w:style w:type="paragraph" w:styleId="Subtitle">
    <w:name w:val="Subtitle"/>
    <w:basedOn w:val="Normal"/>
    <w:next w:val="PlainText"/>
    <w:link w:val="SubtitleChar"/>
    <w:uiPriority w:val="11"/>
    <w:rsid w:val="00144078"/>
    <w:pPr>
      <w:numPr>
        <w:ilvl w:val="1"/>
      </w:numPr>
      <w:spacing w:after="240"/>
    </w:pPr>
    <w:rPr>
      <w:iCs/>
      <w:color w:val="7F7F7F" w:themeColor="text1" w:themeTint="80"/>
      <w:spacing w:val="-20"/>
      <w:sz w:val="36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D7229"/>
    <w:rPr>
      <w:rFonts w:ascii="Tahoma" w:hAnsi="Tahoma"/>
      <w:iCs/>
      <w:color w:val="7F7F7F" w:themeColor="text1" w:themeTint="80"/>
      <w:sz w:val="36"/>
      <w:szCs w:val="24"/>
    </w:rPr>
  </w:style>
  <w:style w:type="paragraph" w:customStyle="1" w:styleId="Helpertitle">
    <w:name w:val="Helper_title"/>
    <w:basedOn w:val="Normal"/>
    <w:next w:val="Helpertext"/>
    <w:link w:val="HelpertitleChar"/>
    <w:qFormat/>
    <w:rsid w:val="00144078"/>
    <w:rPr>
      <w:rFonts w:eastAsia="Times New Roman" w:cs="Courier New"/>
      <w:b/>
      <w:i/>
      <w:sz w:val="20"/>
    </w:rPr>
  </w:style>
  <w:style w:type="character" w:customStyle="1" w:styleId="HelpertitleChar">
    <w:name w:val="Helper_title Char"/>
    <w:basedOn w:val="DefaultParagraphFont"/>
    <w:link w:val="Helpertitle"/>
    <w:rsid w:val="00BA6B9B"/>
    <w:rPr>
      <w:rFonts w:ascii="Calibri" w:eastAsia="Times New Roman" w:hAnsi="Calibri" w:cs="Courier New"/>
      <w:b/>
      <w:i/>
    </w:rPr>
  </w:style>
  <w:style w:type="paragraph" w:customStyle="1" w:styleId="Helpertext">
    <w:name w:val="Helper_text"/>
    <w:basedOn w:val="Normal"/>
    <w:next w:val="PlainText"/>
    <w:link w:val="HelpertextChar"/>
    <w:rsid w:val="00144078"/>
    <w:rPr>
      <w:rFonts w:eastAsia="Times New Roman" w:cs="Courier New"/>
    </w:rPr>
  </w:style>
  <w:style w:type="character" w:customStyle="1" w:styleId="HelpertextChar">
    <w:name w:val="Helper_text Char"/>
    <w:basedOn w:val="DefaultParagraphFont"/>
    <w:link w:val="Helpertext"/>
    <w:rsid w:val="00BA6B9B"/>
    <w:rPr>
      <w:rFonts w:ascii="Calibri" w:eastAsia="Times New Roman" w:hAnsi="Calibri" w:cs="Courier New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702B"/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702B"/>
    <w:rPr>
      <w:rFonts w:ascii="Tahoma" w:hAnsi="Tahoma" w:cs="Tahoma"/>
      <w:sz w:val="16"/>
      <w:szCs w:val="16"/>
    </w:rPr>
  </w:style>
  <w:style w:type="paragraph" w:customStyle="1" w:styleId="tablepart">
    <w:name w:val="tablepart"/>
    <w:basedOn w:val="Normal"/>
    <w:rsid w:val="00144078"/>
    <w:pPr>
      <w:spacing w:before="60" w:after="60"/>
      <w:jc w:val="center"/>
    </w:pPr>
  </w:style>
  <w:style w:type="character" w:customStyle="1" w:styleId="Code">
    <w:name w:val="Code"/>
    <w:basedOn w:val="DefaultParagraphFont"/>
    <w:rsid w:val="005D7229"/>
    <w:rPr>
      <w:rFonts w:ascii="Courier New" w:hAnsi="Courier New"/>
      <w:sz w:val="20"/>
      <w:bdr w:val="none" w:sz="0" w:space="0" w:color="auto"/>
      <w:shd w:val="pct5" w:color="auto" w:fill="auto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5D7229"/>
    <w:pPr>
      <w:spacing w:after="100"/>
      <w:ind w:left="960"/>
    </w:pPr>
  </w:style>
  <w:style w:type="character" w:customStyle="1" w:styleId="separatorChar">
    <w:name w:val="separator Char"/>
    <w:basedOn w:val="DefaultParagraphFont"/>
    <w:link w:val="separator"/>
    <w:rsid w:val="00B650E4"/>
    <w:rPr>
      <w:rFonts w:ascii="Calibri" w:eastAsia="Times New Roman" w:hAnsi="Calibri"/>
      <w:sz w:val="22"/>
    </w:rPr>
  </w:style>
  <w:style w:type="table" w:styleId="TableGrid">
    <w:name w:val="Table Grid"/>
    <w:basedOn w:val="TableNormal"/>
    <w:uiPriority w:val="59"/>
    <w:rsid w:val="00913A35"/>
    <w:tblPr>
      <w:tblBorders>
        <w:top w:val="single" w:sz="6" w:space="0" w:color="A6A6A6"/>
        <w:left w:val="single" w:sz="6" w:space="0" w:color="A6A6A6"/>
        <w:bottom w:val="single" w:sz="6" w:space="0" w:color="A6A6A6"/>
        <w:right w:val="single" w:sz="6" w:space="0" w:color="A6A6A6"/>
        <w:insideH w:val="single" w:sz="6" w:space="0" w:color="A6A6A6"/>
        <w:insideV w:val="single" w:sz="6" w:space="0" w:color="A6A6A6"/>
      </w:tblBorders>
    </w:tblPr>
    <w:tcPr>
      <w:shd w:val="clear" w:color="auto" w:fill="auto"/>
      <w:tcMar>
        <w:top w:w="29" w:type="dxa"/>
        <w:bottom w:w="29" w:type="dxa"/>
      </w:tcMar>
    </w:tcPr>
    <w:tblStylePr w:type="firstRow">
      <w:tblPr/>
      <w:tcPr>
        <w:shd w:val="clear" w:color="auto" w:fill="C6D9F1" w:themeFill="text2" w:themeFillTint="33"/>
      </w:tcPr>
    </w:tblStylePr>
  </w:style>
  <w:style w:type="numbering" w:customStyle="1" w:styleId="DTNumbers">
    <w:name w:val="DTNumbers"/>
    <w:uiPriority w:val="99"/>
    <w:rsid w:val="000A4451"/>
    <w:pPr>
      <w:numPr>
        <w:numId w:val="1"/>
      </w:numPr>
    </w:pPr>
  </w:style>
  <w:style w:type="paragraph" w:customStyle="1" w:styleId="Heading1N-ChapterTitle">
    <w:name w:val="Heading 1N-Chapter Title"/>
    <w:basedOn w:val="Heading1"/>
    <w:next w:val="Normal"/>
    <w:rsid w:val="000A4451"/>
    <w:pPr>
      <w:numPr>
        <w:numId w:val="2"/>
      </w:numPr>
    </w:pPr>
  </w:style>
  <w:style w:type="paragraph" w:customStyle="1" w:styleId="Heading2N-SectionTitle">
    <w:name w:val="Heading 2N-Section Title"/>
    <w:basedOn w:val="Heading2"/>
    <w:next w:val="Normal"/>
    <w:rsid w:val="000A4451"/>
    <w:pPr>
      <w:numPr>
        <w:ilvl w:val="1"/>
        <w:numId w:val="2"/>
      </w:numPr>
    </w:pPr>
  </w:style>
  <w:style w:type="paragraph" w:customStyle="1" w:styleId="Heading3N-TopicTitle">
    <w:name w:val="Heading 3N-Topic Title"/>
    <w:basedOn w:val="Heading3"/>
    <w:next w:val="Normal"/>
    <w:qFormat/>
    <w:rsid w:val="000A4451"/>
    <w:pPr>
      <w:numPr>
        <w:ilvl w:val="2"/>
        <w:numId w:val="2"/>
      </w:numPr>
    </w:pPr>
  </w:style>
  <w:style w:type="paragraph" w:customStyle="1" w:styleId="Heading4N-SubTopicLabel">
    <w:name w:val="Heading 4N-SubTopic Label"/>
    <w:basedOn w:val="Heading4"/>
    <w:next w:val="Normal"/>
    <w:qFormat/>
    <w:rsid w:val="000A4451"/>
    <w:pPr>
      <w:numPr>
        <w:ilvl w:val="3"/>
        <w:numId w:val="2"/>
      </w:numPr>
    </w:pPr>
  </w:style>
  <w:style w:type="paragraph" w:customStyle="1" w:styleId="Heading5N-MicroTopic">
    <w:name w:val="Heading 5N-MicroTopic"/>
    <w:basedOn w:val="Heading5"/>
    <w:next w:val="Normal"/>
    <w:qFormat/>
    <w:rsid w:val="000A4451"/>
    <w:pPr>
      <w:numPr>
        <w:ilvl w:val="4"/>
        <w:numId w:val="2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13293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3293D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3293D"/>
    <w:rPr>
      <w:rFonts w:ascii="Calibri" w:hAnsi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293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293D"/>
    <w:rPr>
      <w:rFonts w:ascii="Calibri" w:hAnsi="Calibri"/>
      <w:b/>
      <w:bCs/>
    </w:rPr>
  </w:style>
  <w:style w:type="character" w:styleId="Hyperlink">
    <w:name w:val="Hyperlink"/>
    <w:basedOn w:val="DefaultParagraphFont"/>
    <w:uiPriority w:val="99"/>
    <w:unhideWhenUsed/>
    <w:rsid w:val="009327EA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A70D4A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F7EB8"/>
    <w:rPr>
      <w:color w:val="808080"/>
      <w:shd w:val="clear" w:color="auto" w:fill="E6E6E6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E3D8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51DC4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A00582"/>
    <w:rPr>
      <w:rFonts w:ascii="Times New Roman" w:eastAsia="Times New Roman" w:hAnsi="Times New Roman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8B6242"/>
    <w:pPr>
      <w:keepNext/>
      <w:keepLines/>
      <w:pBdr>
        <w:top w:val="none" w:sz="0" w:space="0" w:color="auto"/>
        <w:bottom w:val="none" w:sz="0" w:space="0" w:color="auto"/>
      </w:pBd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pacing w:val="0"/>
      <w:sz w:val="32"/>
    </w:rPr>
  </w:style>
  <w:style w:type="paragraph" w:styleId="NoSpacing">
    <w:name w:val="No Spacing"/>
    <w:uiPriority w:val="1"/>
    <w:qFormat/>
    <w:rsid w:val="00E358AE"/>
    <w:rPr>
      <w:rFonts w:asciiTheme="minorHAnsi" w:hAnsiTheme="minorHAnsi" w:cstheme="minorBidi"/>
      <w:sz w:val="22"/>
      <w:szCs w:val="22"/>
    </w:rPr>
  </w:style>
  <w:style w:type="table" w:customStyle="1" w:styleId="TableGrid0">
    <w:name w:val="TableGrid"/>
    <w:rsid w:val="00E358AE"/>
    <w:rPr>
      <w:rFonts w:asciiTheme="minorHAnsi" w:eastAsia="Times New Roman" w:hAnsiTheme="minorHAnsi" w:cstheme="minorBidi"/>
      <w:sz w:val="22"/>
      <w:szCs w:val="22"/>
      <w:lang w:val="en-ZA" w:eastAsia="en-Z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vision">
    <w:name w:val="Revision"/>
    <w:hidden/>
    <w:uiPriority w:val="99"/>
    <w:semiHidden/>
    <w:rsid w:val="0019503B"/>
    <w:rPr>
      <w:rFonts w:ascii="Calibri" w:hAnsi="Calibri"/>
      <w:sz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E96CBB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B019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49802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9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3152">
          <w:marLeft w:val="403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53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864949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331840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51883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936098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618700">
          <w:marLeft w:val="403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6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632736">
          <w:marLeft w:val="403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9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756658">
          <w:marLeft w:val="403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7582">
          <w:marLeft w:val="547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6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68418">
          <w:marLeft w:val="403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55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4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56402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67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1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0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014133">
          <w:marLeft w:val="403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78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3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890734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720181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678178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20027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59015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48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64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1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985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927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625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01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141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1731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441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2803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25598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688266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48788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57707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09697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182636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0374227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69834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2451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3744821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5154985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213535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4165609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5111179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08171061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878750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8702094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06988163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881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9493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664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11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7457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66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1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25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9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530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21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17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661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3631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3170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92406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5866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448073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63629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504180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22696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099130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8914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6050156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2880900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75050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6165409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8377916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2673399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295858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1656994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41585338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64042733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603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85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636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7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257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036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7154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295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30679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4909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15648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31998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87559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515356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360219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647293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747816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806365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941562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42754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2860358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204680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984987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9764049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07658910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6574976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550995670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137908735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  <w:div w:id="809901516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848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4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061126">
          <w:marLeft w:val="112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429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8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27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79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30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36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494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363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409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418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13351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20637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07935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50934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764042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821120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117741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22582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928908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68213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560865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0391522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346618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9978070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58599368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95934094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81429403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56244630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414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7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9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443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829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06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823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1505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8439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07428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6150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076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449419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78340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62292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54139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7065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15651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8722780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699393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326909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8300596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5052095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8800899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51245531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2124617143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53897964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907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126993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22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707704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8453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987098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22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738543">
          <w:marLeft w:val="3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17022">
          <w:marLeft w:val="3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28579">
          <w:marLeft w:val="3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403708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864853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889105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7745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588279">
          <w:marLeft w:val="3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82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54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09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84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865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086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237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1917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3016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25472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05035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21216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31325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48835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25186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8337898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544077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41585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809404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03043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6286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26237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292024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3856454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6021746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982731403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585066648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85815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551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3656">
          <w:marLeft w:val="403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588149">
          <w:marLeft w:val="403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24921">
          <w:marLeft w:val="403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827657">
          <w:marLeft w:val="403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21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31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1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21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38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794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958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3170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2025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4994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1699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6724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4447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40445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248691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696006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987806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218816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486229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7369250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8118396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0401361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0264319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0604667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653906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98188671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07547232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70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65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1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16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62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9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443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084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8199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16119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0564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8183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394233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72294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93672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69093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081822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362946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5492004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85344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948890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4178902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8608550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399610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50932371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73616716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808667979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57366429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909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447726">
          <w:marLeft w:val="634"/>
          <w:marRight w:val="0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37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8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7.PNG"/><Relationship Id="rId26" Type="http://schemas.openxmlformats.org/officeDocument/2006/relationships/hyperlink" Target="https://www.cdc.gov/publichealth101/epidemiology.html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ihrhrt@who.int" TargetMode="External"/><Relationship Id="rId22" Type="http://schemas.openxmlformats.org/officeDocument/2006/relationships/image" Target="media/image11.PNG"/><Relationship Id="rId27" Type="http://schemas.openxmlformats.org/officeDocument/2006/relationships/hyperlink" Target="https://www.cdc.gov/training/quicklearns/createepi" TargetMode="External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1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y\Documents\My%20DocuTools\Skins\GLLP_InstructorGuide_v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Docutools 60">
      <a:majorFont>
        <a:latin typeface="Arial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>EZZINE, Hind</DisplayName>
        <AccountId>33</AccountId>
        <AccountType/>
      </UserInfo>
      <UserInfo>
        <DisplayName>GOMEZ, Paula</DisplayName>
        <AccountId>12</AccountId>
        <AccountType/>
      </UserInfo>
    </SharedWithUsers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8D1319-EEB1-42A4-BF96-20F445A7B0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48C2276-9498-4B9A-89E7-F49C5777B5C4}">
  <ds:schemaRefs>
    <ds:schemaRef ds:uri="http://purl.org/dc/terms/"/>
    <ds:schemaRef ds:uri="http://schemas.microsoft.com/office/2006/metadata/properties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e2a64997-203d-4655-a595-383c2eb1e865"/>
    <ds:schemaRef ds:uri="http://schemas.microsoft.com/office/infopath/2007/PartnerControls"/>
    <ds:schemaRef ds:uri="450f158c-397a-4a9d-b005-a44c92e0fccb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5A2B501-552C-4774-8BBF-7CBC0951EAB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936E61C-FEA7-4A45-917A-A001282DD7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GLLP_InstructorGuide_v2.dotx</Template>
  <TotalTime>11</TotalTime>
  <Pages>10</Pages>
  <Words>916</Words>
  <Characters>5226</Characters>
  <Application>Microsoft Office Word</Application>
  <DocSecurity>0</DocSecurity>
  <Lines>43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>P T A</Company>
  <LinksUpToDate>false</LinksUpToDate>
  <CharactersWithSpaces>6130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</dc:creator>
  <cp:keywords/>
  <dc:description/>
  <cp:lastModifiedBy>GOMEZ, Paula</cp:lastModifiedBy>
  <cp:revision>3</cp:revision>
  <dcterms:created xsi:type="dcterms:W3CDTF">2023-02-20T09:06:00Z</dcterms:created>
  <dcterms:modified xsi:type="dcterms:W3CDTF">2023-04-07T10:39:00Z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uToolsDocument">
    <vt:bool>true</vt:bool>
  </property>
  <property fmtid="{D5CDD505-2E9C-101B-9397-08002B2CF9AE}" pid="3" name="DocuToolsNumberedDocument">
    <vt:bool>true</vt:bool>
  </property>
  <property fmtid="{D5CDD505-2E9C-101B-9397-08002B2CF9AE}" pid="4" name="ContentTypeId">
    <vt:lpwstr>0x01010063D8C0AFE3A8684EAD891AA7EE49FBD9</vt:lpwstr>
  </property>
  <property fmtid="{D5CDD505-2E9C-101B-9397-08002B2CF9AE}" pid="5" name="_dlc_DocIdItemGuid">
    <vt:lpwstr>867fbda2-2cf9-47e7-92f0-4e9b7d6d8467</vt:lpwstr>
  </property>
  <property fmtid="{D5CDD505-2E9C-101B-9397-08002B2CF9AE}" pid="6" name="MediaServiceImageTags">
    <vt:lpwstr/>
  </property>
</Properties>
</file>